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BB9FC" w14:textId="778FDAD3" w:rsidR="00741D0D" w:rsidRDefault="00741D0D" w:rsidP="00741D0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104-</w:t>
        </w:r>
        <w:r w:rsidR="002A5A8D">
          <w:rPr>
            <w:b/>
            <w:noProof/>
            <w:sz w:val="24"/>
          </w:rPr>
          <w:t>bis-</w:t>
        </w:r>
        <w:r>
          <w:rPr>
            <w:b/>
            <w:noProof/>
            <w:sz w:val="24"/>
          </w:rPr>
          <w:t>e</w:t>
        </w:r>
      </w:fldSimple>
      <w:r>
        <w:rPr>
          <w:b/>
          <w:i/>
          <w:noProof/>
          <w:sz w:val="28"/>
        </w:rPr>
        <w:tab/>
      </w:r>
      <w:fldSimple w:instr=" DOCPROPERTY  Tdoc#  \* MERGEFORMAT ">
        <w:r>
          <w:rPr>
            <w:b/>
            <w:i/>
            <w:noProof/>
            <w:sz w:val="28"/>
          </w:rPr>
          <w:t>R4-</w:t>
        </w:r>
        <w:r>
          <w:t xml:space="preserve"> </w:t>
        </w:r>
        <w:r>
          <w:rPr>
            <w:b/>
            <w:i/>
            <w:noProof/>
            <w:sz w:val="28"/>
          </w:rPr>
          <w:t>22</w:t>
        </w:r>
        <w:r w:rsidR="00C47672">
          <w:rPr>
            <w:b/>
            <w:i/>
            <w:noProof/>
            <w:sz w:val="28"/>
          </w:rPr>
          <w:t>15919</w:t>
        </w:r>
      </w:fldSimple>
    </w:p>
    <w:p w14:paraId="1A5B00D8" w14:textId="477E0BEF" w:rsidR="00741D0D" w:rsidRDefault="0069404E" w:rsidP="00741D0D">
      <w:pPr>
        <w:pStyle w:val="CRCoverPage"/>
        <w:outlineLvl w:val="0"/>
        <w:rPr>
          <w:b/>
          <w:noProof/>
          <w:sz w:val="24"/>
        </w:rPr>
      </w:pPr>
      <w:r>
        <w:fldChar w:fldCharType="begin"/>
      </w:r>
      <w:r>
        <w:instrText xml:space="preserve"> DOCPROPERTY  Location  \* MERGEFORMAT </w:instrText>
      </w:r>
      <w:r>
        <w:fldChar w:fldCharType="separate"/>
      </w:r>
      <w:r w:rsidR="00741D0D">
        <w:rPr>
          <w:b/>
          <w:noProof/>
          <w:sz w:val="24"/>
        </w:rPr>
        <w:t>Electronic Meeting</w:t>
      </w:r>
      <w:r>
        <w:rPr>
          <w:b/>
          <w:noProof/>
          <w:sz w:val="24"/>
        </w:rPr>
        <w:fldChar w:fldCharType="end"/>
      </w:r>
      <w:r w:rsidR="00741D0D">
        <w:rPr>
          <w:b/>
          <w:noProof/>
          <w:sz w:val="24"/>
        </w:rPr>
        <w:t xml:space="preserve">, </w:t>
      </w:r>
      <w:fldSimple w:instr=" DOCPROPERTY  StartDate  \* MERGEFORMAT ">
        <w:r w:rsidR="00741D0D">
          <w:rPr>
            <w:b/>
            <w:noProof/>
            <w:sz w:val="24"/>
          </w:rPr>
          <w:t xml:space="preserve"> </w:t>
        </w:r>
        <w:r w:rsidR="002A5A8D">
          <w:rPr>
            <w:b/>
            <w:noProof/>
            <w:sz w:val="24"/>
          </w:rPr>
          <w:t>October</w:t>
        </w:r>
        <w:r w:rsidR="00741D0D">
          <w:rPr>
            <w:b/>
            <w:noProof/>
            <w:sz w:val="24"/>
          </w:rPr>
          <w:t xml:space="preserve"> 1</w:t>
        </w:r>
        <w:r w:rsidR="002A5A8D">
          <w:rPr>
            <w:b/>
            <w:noProof/>
            <w:sz w:val="24"/>
          </w:rPr>
          <w:t>0</w:t>
        </w:r>
      </w:fldSimple>
      <w:r w:rsidR="00741D0D">
        <w:rPr>
          <w:b/>
          <w:noProof/>
          <w:sz w:val="24"/>
        </w:rPr>
        <w:t xml:space="preserve"> – </w:t>
      </w:r>
      <w:r w:rsidR="002A5A8D">
        <w:rPr>
          <w:b/>
          <w:noProof/>
          <w:sz w:val="24"/>
        </w:rPr>
        <w:t>October</w:t>
      </w:r>
      <w:r w:rsidR="00741D0D">
        <w:rPr>
          <w:b/>
          <w:noProof/>
          <w:sz w:val="24"/>
        </w:rPr>
        <w:t xml:space="preserve"> </w:t>
      </w:r>
      <w:r w:rsidR="002A5A8D">
        <w:rPr>
          <w:b/>
          <w:noProof/>
          <w:sz w:val="24"/>
        </w:rPr>
        <w:t>19</w:t>
      </w:r>
      <w:r w:rsidR="00741D0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A2D4D" w:rsidR="001E41F3" w:rsidRPr="00410371" w:rsidRDefault="0069404E" w:rsidP="00E13F3D">
            <w:pPr>
              <w:pStyle w:val="CRCoverPage"/>
              <w:spacing w:after="0"/>
              <w:jc w:val="right"/>
              <w:rPr>
                <w:b/>
                <w:noProof/>
                <w:sz w:val="28"/>
              </w:rPr>
            </w:pPr>
            <w:fldSimple w:instr=" DOCPROPERTY  Spec#  \* MERGEFORMAT ">
              <w:r w:rsidR="000407E6">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D8100" w:rsidR="001E41F3" w:rsidRPr="00410371" w:rsidRDefault="001E41F3" w:rsidP="000407E6">
            <w:pPr>
              <w:pStyle w:val="CRCoverPage"/>
              <w:numPr>
                <w:ilvl w:val="0"/>
                <w:numId w:val="1"/>
              </w:numPr>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403AD" w:rsidR="001E41F3" w:rsidRPr="00410371" w:rsidRDefault="000407E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197CC" w:rsidR="001E41F3" w:rsidRPr="00410371" w:rsidRDefault="0069404E">
            <w:pPr>
              <w:pStyle w:val="CRCoverPage"/>
              <w:spacing w:after="0"/>
              <w:jc w:val="center"/>
              <w:rPr>
                <w:noProof/>
                <w:sz w:val="28"/>
              </w:rPr>
            </w:pPr>
            <w:fldSimple w:instr=" DOCPROPERTY  Version  \* MERGEFORMAT ">
              <w:r w:rsidR="000407E6">
                <w:rPr>
                  <w:b/>
                  <w:noProof/>
                  <w:sz w:val="28"/>
                </w:rPr>
                <w:t>17.</w:t>
              </w:r>
              <w:r w:rsidR="00A446EF">
                <w:rPr>
                  <w:b/>
                  <w:noProof/>
                  <w:sz w:val="28"/>
                </w:rPr>
                <w:t>6</w:t>
              </w:r>
              <w:r w:rsidR="000407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80936" w:rsidR="00F25D98" w:rsidRDefault="000407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D6CA3" w:rsidR="001E41F3" w:rsidRDefault="000407E6" w:rsidP="000407E6">
            <w:pPr>
              <w:pStyle w:val="CRCoverPage"/>
              <w:spacing w:after="0"/>
              <w:rPr>
                <w:noProof/>
              </w:rPr>
            </w:pPr>
            <w:r>
              <w:t>SDR requirements for 52.6 GHz – 71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52D19" w:rsidR="001E41F3" w:rsidRDefault="000407E6" w:rsidP="000407E6">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0A508" w:rsidR="001E41F3" w:rsidRDefault="000407E6" w:rsidP="000407E6">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73F1B" w:rsidR="001E41F3" w:rsidRDefault="000407E6" w:rsidP="000407E6">
            <w:pPr>
              <w:pStyle w:val="CRCoverPage"/>
              <w:spacing w:after="0"/>
              <w:rPr>
                <w:noProof/>
              </w:rPr>
            </w:pPr>
            <w:r w:rsidRPr="007D7035">
              <w:rPr>
                <w:rFonts w:cs="Arial"/>
                <w:sz w:val="18"/>
                <w:szCs w:val="18"/>
                <w:lang w:eastAsia="ja-JP"/>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931E6D" w:rsidR="001E41F3" w:rsidRDefault="0069404E">
            <w:pPr>
              <w:pStyle w:val="CRCoverPage"/>
              <w:spacing w:after="0"/>
              <w:ind w:left="100"/>
              <w:rPr>
                <w:noProof/>
              </w:rPr>
            </w:pPr>
            <w:fldSimple w:instr=" DOCPROPERTY  ResDate  \* MERGEFORMAT ">
              <w:r w:rsidR="000407E6">
                <w:rPr>
                  <w:noProof/>
                </w:rPr>
                <w:t>2022-</w:t>
              </w:r>
              <w:r w:rsidR="00A446EF">
                <w:rPr>
                  <w:noProof/>
                </w:rPr>
                <w:t>10</w:t>
              </w:r>
              <w:r w:rsidR="000407E6">
                <w:rPr>
                  <w:noProof/>
                </w:rPr>
                <w:t>-</w:t>
              </w:r>
              <w:r w:rsidR="00A446E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F0AD6" w:rsidR="001E41F3" w:rsidRDefault="0069404E" w:rsidP="00D24991">
            <w:pPr>
              <w:pStyle w:val="CRCoverPage"/>
              <w:spacing w:after="0"/>
              <w:ind w:left="100" w:right="-609"/>
              <w:rPr>
                <w:b/>
                <w:noProof/>
              </w:rPr>
            </w:pPr>
            <w:fldSimple w:instr=" DOCPROPERTY  Cat  \* MERGEFORMAT ">
              <w:r w:rsidR="000407E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5413C" w:rsidR="001E41F3" w:rsidRDefault="00352DF1">
            <w:pPr>
              <w:pStyle w:val="CRCoverPage"/>
              <w:spacing w:after="0"/>
              <w:ind w:left="100"/>
              <w:rPr>
                <w:noProof/>
              </w:rPr>
            </w:pPr>
            <w:r>
              <w:t>Rel-</w:t>
            </w:r>
            <w:r w:rsidR="000407E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ABB3D" w:rsidR="001E41F3" w:rsidRDefault="000407E6">
            <w:pPr>
              <w:pStyle w:val="CRCoverPage"/>
              <w:spacing w:after="0"/>
              <w:ind w:left="100"/>
              <w:rPr>
                <w:noProof/>
              </w:rPr>
            </w:pPr>
            <w:r>
              <w:rPr>
                <w:noProof/>
              </w:rPr>
              <w:t>Define SDR requirements for 52.6 – 71 GHz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BDF1CD" w14:textId="54B9FC93" w:rsidR="000407E6" w:rsidRDefault="000407E6" w:rsidP="000407E6">
            <w:pPr>
              <w:pStyle w:val="CRCoverPage"/>
              <w:spacing w:after="0"/>
              <w:ind w:left="100"/>
              <w:rPr>
                <w:noProof/>
              </w:rPr>
            </w:pPr>
            <w:r>
              <w:rPr>
                <w:noProof/>
              </w:rPr>
              <w:t>Change 1: Define SDR requirements for FR2-2 single carrier</w:t>
            </w:r>
          </w:p>
          <w:p w14:paraId="31C656EC" w14:textId="1FB127D2" w:rsidR="001E41F3" w:rsidRDefault="000407E6" w:rsidP="000407E6">
            <w:pPr>
              <w:pStyle w:val="CRCoverPage"/>
              <w:spacing w:after="0"/>
              <w:ind w:left="100"/>
              <w:rPr>
                <w:noProof/>
              </w:rPr>
            </w:pPr>
            <w:r>
              <w:rPr>
                <w:noProof/>
              </w:rPr>
              <w:t>Change 2: Define SDR requirements for FR2-2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97B95" w:rsidR="001E41F3" w:rsidRDefault="000407E6">
            <w:pPr>
              <w:pStyle w:val="CRCoverPage"/>
              <w:spacing w:after="0"/>
              <w:ind w:left="100"/>
              <w:rPr>
                <w:noProof/>
              </w:rPr>
            </w:pPr>
            <w:r>
              <w:rPr>
                <w:noProof/>
              </w:rPr>
              <w:t>SDR for NR extension to 71 GHz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6F04D" w:rsidR="001E41F3" w:rsidRDefault="000407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8D8666" w:rsidR="001E41F3" w:rsidRDefault="00040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2B50F" w:rsidR="001E41F3" w:rsidRDefault="000407E6">
            <w:pPr>
              <w:pStyle w:val="CRCoverPage"/>
              <w:spacing w:after="0"/>
              <w:ind w:left="99"/>
              <w:rPr>
                <w:noProof/>
              </w:rPr>
            </w:pPr>
            <w:r>
              <w:rPr>
                <w:noProof/>
              </w:rPr>
              <w:t>TS38.521-4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69DB63" w:rsidR="001E41F3" w:rsidRDefault="000407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B8A7CA" w14:textId="77777777" w:rsidR="001E41F3" w:rsidRDefault="001E41F3">
      <w:pPr>
        <w:rPr>
          <w:noProof/>
        </w:rPr>
      </w:pPr>
    </w:p>
    <w:p w14:paraId="43DD240F" w14:textId="77777777" w:rsidR="00927D72" w:rsidRDefault="00927D72">
      <w:pPr>
        <w:rPr>
          <w:noProof/>
        </w:rPr>
      </w:pPr>
    </w:p>
    <w:p w14:paraId="17CC870C" w14:textId="77777777" w:rsidR="00927D72" w:rsidRDefault="00927D72">
      <w:pPr>
        <w:rPr>
          <w:noProof/>
        </w:rPr>
      </w:pPr>
    </w:p>
    <w:p w14:paraId="7E5B279C" w14:textId="77777777" w:rsidR="00927D72" w:rsidRDefault="00927D72">
      <w:pPr>
        <w:rPr>
          <w:noProof/>
        </w:rPr>
      </w:pPr>
    </w:p>
    <w:p w14:paraId="76F0CE54" w14:textId="77777777" w:rsidR="00927D72" w:rsidRDefault="00927D72">
      <w:pPr>
        <w:rPr>
          <w:noProof/>
        </w:rPr>
      </w:pPr>
    </w:p>
    <w:p w14:paraId="1DFC33DD" w14:textId="77777777" w:rsidR="00927D72" w:rsidRDefault="00927D72">
      <w:pPr>
        <w:rPr>
          <w:noProof/>
        </w:rPr>
      </w:pPr>
    </w:p>
    <w:p w14:paraId="159EF30D" w14:textId="77777777" w:rsidR="00927D72" w:rsidRDefault="00927D72">
      <w:pPr>
        <w:rPr>
          <w:noProof/>
        </w:rPr>
      </w:pPr>
    </w:p>
    <w:p w14:paraId="3F8029B2" w14:textId="77777777" w:rsidR="00927D72" w:rsidRDefault="00927D72">
      <w:pPr>
        <w:rPr>
          <w:noProof/>
        </w:rPr>
      </w:pPr>
    </w:p>
    <w:p w14:paraId="1A70CC17" w14:textId="77777777" w:rsidR="00927D72" w:rsidRDefault="00927D72">
      <w:pPr>
        <w:rPr>
          <w:noProof/>
        </w:rPr>
      </w:pPr>
    </w:p>
    <w:p w14:paraId="1557EA72" w14:textId="2ED77358" w:rsidR="00927D72" w:rsidRDefault="00927D72">
      <w:pPr>
        <w:rPr>
          <w:noProof/>
        </w:rPr>
        <w:sectPr w:rsidR="00927D72">
          <w:headerReference w:type="even" r:id="rId15"/>
          <w:footnotePr>
            <w:numRestart w:val="eachSect"/>
          </w:footnotePr>
          <w:pgSz w:w="11907" w:h="16840" w:code="9"/>
          <w:pgMar w:top="1418" w:right="1134" w:bottom="1134" w:left="1134" w:header="680" w:footer="567" w:gutter="0"/>
          <w:cols w:space="720"/>
        </w:sectPr>
      </w:pPr>
    </w:p>
    <w:p w14:paraId="1C4585D2" w14:textId="77777777" w:rsidR="00927D72" w:rsidRPr="00C25669" w:rsidRDefault="00927D72" w:rsidP="00927D72">
      <w:pPr>
        <w:pStyle w:val="Heading2"/>
      </w:pPr>
      <w:bookmarkStart w:id="2" w:name="_Toc21338287"/>
      <w:bookmarkStart w:id="3" w:name="_Toc29808395"/>
      <w:bookmarkStart w:id="4" w:name="_Toc37068314"/>
      <w:bookmarkStart w:id="5" w:name="_Toc37083859"/>
      <w:bookmarkStart w:id="6" w:name="_Toc37084201"/>
      <w:bookmarkStart w:id="7" w:name="_Toc40209563"/>
      <w:bookmarkStart w:id="8" w:name="_Toc40209905"/>
      <w:bookmarkStart w:id="9" w:name="_Toc45892864"/>
      <w:bookmarkStart w:id="10" w:name="_Toc53176729"/>
      <w:bookmarkStart w:id="11" w:name="_Toc61121051"/>
      <w:bookmarkStart w:id="12" w:name="_Toc67918238"/>
      <w:bookmarkStart w:id="13" w:name="_Toc76298282"/>
      <w:bookmarkStart w:id="14" w:name="_Toc76572294"/>
      <w:bookmarkStart w:id="15" w:name="_Toc76652161"/>
      <w:bookmarkStart w:id="16" w:name="_Toc76652999"/>
      <w:bookmarkStart w:id="17" w:name="_Toc83742272"/>
      <w:bookmarkStart w:id="18" w:name="_Toc91440762"/>
      <w:r w:rsidRPr="00C25669">
        <w:rPr>
          <w:rFonts w:hint="eastAsia"/>
          <w:lang w:eastAsia="zh-CN"/>
        </w:rPr>
        <w:lastRenderedPageBreak/>
        <w:t>7</w:t>
      </w:r>
      <w:r w:rsidRPr="00C25669">
        <w:rPr>
          <w:rFonts w:hint="eastAsia"/>
        </w:rPr>
        <w:t>.5</w:t>
      </w:r>
      <w:r w:rsidRPr="00C25669">
        <w:rPr>
          <w:rFonts w:hint="eastAsia"/>
          <w:lang w:eastAsia="zh-CN"/>
        </w:rPr>
        <w:tab/>
      </w:r>
      <w:r w:rsidRPr="00C25669">
        <w:t>Sustained downlink data rate provided by lower layers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2B951E" w14:textId="77777777" w:rsidR="00927D72" w:rsidRPr="00C25669" w:rsidRDefault="00927D72" w:rsidP="00927D72">
      <w:pPr>
        <w:pStyle w:val="Heading3"/>
      </w:pPr>
      <w:bookmarkStart w:id="19" w:name="_Toc21338288"/>
      <w:bookmarkStart w:id="20" w:name="_Toc29808396"/>
      <w:bookmarkStart w:id="21" w:name="_Toc37068315"/>
      <w:bookmarkStart w:id="22" w:name="_Toc37083860"/>
      <w:bookmarkStart w:id="23" w:name="_Toc37084202"/>
      <w:bookmarkStart w:id="24" w:name="_Toc40209564"/>
      <w:bookmarkStart w:id="25" w:name="_Toc40209906"/>
      <w:bookmarkStart w:id="26" w:name="_Toc45892865"/>
      <w:bookmarkStart w:id="27" w:name="_Toc53176730"/>
      <w:bookmarkStart w:id="28" w:name="_Toc61121052"/>
      <w:bookmarkStart w:id="29" w:name="_Toc67918239"/>
      <w:bookmarkStart w:id="30" w:name="_Toc76298283"/>
      <w:bookmarkStart w:id="31" w:name="_Toc76572295"/>
      <w:bookmarkStart w:id="32" w:name="_Toc76652162"/>
      <w:bookmarkStart w:id="33" w:name="_Toc76653000"/>
      <w:bookmarkStart w:id="34" w:name="_Toc83742273"/>
      <w:bookmarkStart w:id="35" w:name="_Toc91440763"/>
      <w:r w:rsidRPr="00C25669">
        <w:t>7</w:t>
      </w:r>
      <w:r w:rsidRPr="00C25669">
        <w:rPr>
          <w:rFonts w:hint="eastAsia"/>
        </w:rPr>
        <w:t>.5</w:t>
      </w:r>
      <w:r w:rsidRPr="00C25669">
        <w:t>.1</w:t>
      </w:r>
      <w:r w:rsidRPr="00C25669">
        <w:rPr>
          <w:rFonts w:hint="eastAsia"/>
          <w:lang w:eastAsia="zh-CN"/>
        </w:rPr>
        <w:tab/>
      </w:r>
      <w:r w:rsidRPr="00C25669">
        <w:t>FR2 single carrier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D0472D8" w14:textId="77777777" w:rsidR="00927D72" w:rsidRPr="00C25669" w:rsidRDefault="00927D72" w:rsidP="00927D72">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3EB6A53B" w14:textId="77777777" w:rsidR="00927D72" w:rsidRPr="00C25669" w:rsidRDefault="00927D72" w:rsidP="00927D72">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7FED9D53" w14:textId="77777777" w:rsidR="00927D72" w:rsidRPr="00C25669" w:rsidRDefault="00927D72" w:rsidP="00927D72">
      <w:pPr>
        <w:pStyle w:val="Heading2"/>
      </w:pPr>
      <w:bookmarkStart w:id="36" w:name="_Toc21338289"/>
      <w:bookmarkStart w:id="37" w:name="_Toc29808397"/>
      <w:bookmarkStart w:id="38" w:name="_Toc37068316"/>
      <w:bookmarkStart w:id="39" w:name="_Toc37083861"/>
      <w:bookmarkStart w:id="40" w:name="_Toc37084203"/>
      <w:bookmarkStart w:id="41" w:name="_Toc40209565"/>
      <w:bookmarkStart w:id="42" w:name="_Toc40209907"/>
      <w:bookmarkStart w:id="43" w:name="_Toc45892866"/>
      <w:bookmarkStart w:id="44" w:name="_Toc53176731"/>
      <w:bookmarkStart w:id="45" w:name="_Toc61121053"/>
      <w:bookmarkStart w:id="46" w:name="_Toc67918240"/>
      <w:bookmarkStart w:id="47" w:name="_Toc76298284"/>
      <w:bookmarkStart w:id="48" w:name="_Toc76572296"/>
      <w:bookmarkStart w:id="49" w:name="_Toc76652163"/>
      <w:bookmarkStart w:id="50" w:name="_Toc76653001"/>
      <w:bookmarkStart w:id="51" w:name="_Toc83742274"/>
      <w:bookmarkStart w:id="52" w:name="_Toc91440764"/>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9B971A3" w14:textId="77777777" w:rsidR="00927D72" w:rsidRPr="00C25669" w:rsidRDefault="00927D72" w:rsidP="00927D72">
      <w:pPr>
        <w:pStyle w:val="Heading3"/>
      </w:pPr>
      <w:bookmarkStart w:id="53" w:name="_Toc21338290"/>
      <w:bookmarkStart w:id="54" w:name="_Toc29808398"/>
      <w:bookmarkStart w:id="55" w:name="_Toc37068317"/>
      <w:bookmarkStart w:id="56" w:name="_Toc37083862"/>
      <w:bookmarkStart w:id="57" w:name="_Toc37084204"/>
      <w:bookmarkStart w:id="58" w:name="_Toc40209566"/>
      <w:bookmarkStart w:id="59" w:name="_Toc40209908"/>
      <w:bookmarkStart w:id="60" w:name="_Toc45892867"/>
      <w:bookmarkStart w:id="61" w:name="_Toc53176732"/>
      <w:bookmarkStart w:id="62" w:name="_Toc61121054"/>
      <w:bookmarkStart w:id="63" w:name="_Toc67918241"/>
      <w:bookmarkStart w:id="64" w:name="_Toc76298285"/>
      <w:bookmarkStart w:id="65" w:name="_Toc76572297"/>
      <w:bookmarkStart w:id="66" w:name="_Toc76652164"/>
      <w:bookmarkStart w:id="67" w:name="_Toc76653002"/>
      <w:bookmarkStart w:id="68" w:name="_Toc83742275"/>
      <w:bookmarkStart w:id="69" w:name="_Toc91440765"/>
      <w:r w:rsidRPr="00C25669">
        <w:t>7</w:t>
      </w:r>
      <w:r w:rsidRPr="00C25669">
        <w:rPr>
          <w:rFonts w:hint="eastAsia"/>
        </w:rPr>
        <w:t>.5</w:t>
      </w:r>
      <w:r w:rsidRPr="00C25669">
        <w:t>A.1</w:t>
      </w:r>
      <w:r w:rsidRPr="00C25669">
        <w:rPr>
          <w:rFonts w:hint="eastAsia"/>
          <w:lang w:eastAsia="zh-CN"/>
        </w:rPr>
        <w:tab/>
      </w:r>
      <w:r w:rsidRPr="00C25669">
        <w:t>FR2 CA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49570D" w14:textId="77777777" w:rsidR="00927D72" w:rsidRPr="00C25669" w:rsidRDefault="00927D72" w:rsidP="00927D72">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2A9D6996" w14:textId="77777777" w:rsidR="00927D72" w:rsidRPr="00C25669" w:rsidRDefault="00927D72" w:rsidP="00927D72">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3E86D7D" w14:textId="77777777" w:rsidR="00927D72" w:rsidRPr="00C25669" w:rsidRDefault="00927D72" w:rsidP="00927D72">
      <w:pPr>
        <w:rPr>
          <w:rFonts w:ascii="Times-Roman" w:eastAsia="SimSun" w:hAnsi="Times-Roman" w:hint="eastAsia"/>
        </w:rPr>
      </w:pPr>
      <w:r w:rsidRPr="00C25669">
        <w:rPr>
          <w:rFonts w:ascii="Times-Roman" w:eastAsia="SimSun" w:hAnsi="Times-Roman"/>
        </w:rPr>
        <w:t>The test parameters are determined by the following procedure:</w:t>
      </w:r>
    </w:p>
    <w:p w14:paraId="36BD57FC" w14:textId="77777777" w:rsidR="00927D72" w:rsidRPr="00C25669" w:rsidRDefault="00927D72" w:rsidP="00927D72">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18E536E4" w14:textId="77777777" w:rsidR="00927D72" w:rsidRPr="00C25669" w:rsidRDefault="00927D72" w:rsidP="00927D72">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2C77823A" w14:textId="77777777" w:rsidR="00927D72" w:rsidRPr="00C25669" w:rsidRDefault="00927D72" w:rsidP="00927D72">
      <w:pPr>
        <w:pStyle w:val="B2"/>
      </w:pPr>
      <w:r w:rsidRPr="00C25669">
        <w:t>-</w:t>
      </w:r>
      <w:r w:rsidRPr="00C25669">
        <w:tab/>
        <w:t>Use Table 7.5A.1-4 to determine the largest MCS (=MCS2) requiring SNR below test equipment maximum achievable SNR for that CA configuration.</w:t>
      </w:r>
    </w:p>
    <w:p w14:paraId="7FCBA3CA" w14:textId="77777777" w:rsidR="00927D72" w:rsidRPr="00C25669" w:rsidRDefault="00927D72" w:rsidP="00927D72">
      <w:pPr>
        <w:pStyle w:val="B2"/>
      </w:pPr>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p>
    <w:p w14:paraId="4257697B" w14:textId="77777777" w:rsidR="00927D72" w:rsidRPr="00C25669" w:rsidRDefault="00927D72" w:rsidP="00927D72">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E765925" w14:textId="77777777" w:rsidR="00927D72" w:rsidRPr="00C25669" w:rsidRDefault="00927D72" w:rsidP="00927D72">
      <w:pPr>
        <w:pStyle w:val="B1"/>
      </w:pPr>
      <w:proofErr w:type="gramStart"/>
      <w:r w:rsidRPr="00C25669">
        <w:t>where</w:t>
      </w:r>
      <w:proofErr w:type="gramEnd"/>
      <w:r w:rsidRPr="00C25669">
        <w:t xml:space="preserve"> </w:t>
      </w:r>
    </w:p>
    <w:p w14:paraId="0D46A288" w14:textId="77777777" w:rsidR="00927D72" w:rsidRPr="00C25669" w:rsidRDefault="00927D72" w:rsidP="00927D72">
      <w:pPr>
        <w:pStyle w:val="B2"/>
        <w:spacing w:line="280" w:lineRule="atLeast"/>
        <w:jc w:val="both"/>
      </w:pPr>
      <w:r w:rsidRPr="00C25669">
        <w:t>J is the number of aggregated component carriers in CA bandwidth combination</w:t>
      </w:r>
    </w:p>
    <w:p w14:paraId="69D5F6D2" w14:textId="77777777" w:rsidR="00927D72" w:rsidRPr="00C25669" w:rsidRDefault="00927D72" w:rsidP="00927D72">
      <w:pPr>
        <w:pStyle w:val="B2"/>
        <w:spacing w:line="280" w:lineRule="atLeast"/>
        <w:jc w:val="both"/>
      </w:pPr>
      <w:proofErr w:type="spellStart"/>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7.5A.1-1</w:t>
      </w:r>
    </w:p>
    <w:p w14:paraId="506AD810" w14:textId="77777777" w:rsidR="00927D72" w:rsidRPr="00C25669" w:rsidRDefault="00927D72" w:rsidP="00927D72">
      <w:pPr>
        <w:pStyle w:val="B2"/>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2DEFCEBB" w14:textId="77777777" w:rsidR="00927D72" w:rsidRPr="00C25669" w:rsidRDefault="00927D72" w:rsidP="00927D72">
      <w:pPr>
        <w:pStyle w:val="B1"/>
      </w:pPr>
      <w:r w:rsidRPr="00C25669">
        <w:t>-</w:t>
      </w:r>
      <w:r w:rsidRPr="00C25669">
        <w:tab/>
        <w:t>Step 2: Choose the CA bandwidth combination among all supported CA configurations that achieves maximum data rate in step 1 among all UE capabilities.</w:t>
      </w:r>
    </w:p>
    <w:p w14:paraId="63DAAB81" w14:textId="77777777" w:rsidR="00927D72" w:rsidRPr="00C25669" w:rsidRDefault="00927D72" w:rsidP="00927D72">
      <w:pPr>
        <w:pStyle w:val="B2"/>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56F27051" w14:textId="77777777" w:rsidR="00927D72" w:rsidRPr="00C25669" w:rsidRDefault="00927D72" w:rsidP="00927D72">
      <w:pPr>
        <w:pStyle w:val="B2"/>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2DCBC851" w14:textId="77777777" w:rsidR="00927D72" w:rsidRPr="00C25669" w:rsidRDefault="00927D72" w:rsidP="00927D72">
      <w:pPr>
        <w:pStyle w:val="B1"/>
      </w:pPr>
      <w:r w:rsidRPr="00C25669">
        <w:t>-</w:t>
      </w:r>
      <w:r w:rsidRPr="00C25669">
        <w:tab/>
        <w:t>Step 3: For each CC in chosen CA bandwidth combination, use determined MCS for each CC in step 1 for that CA configuration based on test parameters and indicated UE capabilities.</w:t>
      </w:r>
    </w:p>
    <w:p w14:paraId="7DD08CAF" w14:textId="77777777" w:rsidR="00927D72" w:rsidRPr="00C25669" w:rsidRDefault="00927D72" w:rsidP="00927D72">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4B21DCB" w14:textId="77777777" w:rsidR="00927D72" w:rsidRPr="00C25669" w:rsidRDefault="00927D72" w:rsidP="00927D72">
      <w:pPr>
        <w:rPr>
          <w:rFonts w:ascii="Times-Roman" w:eastAsia="SimSun" w:hAnsi="Times-Roman" w:hint="eastAsia"/>
        </w:rPr>
      </w:pPr>
      <w:r w:rsidRPr="00C25669">
        <w:rPr>
          <w:rFonts w:ascii="Times-Roman" w:eastAsia="SimSun" w:hAnsi="Times-Roman"/>
        </w:rPr>
        <w:lastRenderedPageBreak/>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002DD748" w14:textId="77777777" w:rsidR="00927D72" w:rsidRPr="00C25669" w:rsidRDefault="00927D72" w:rsidP="00927D72">
      <w:pPr>
        <w:rPr>
          <w:rFonts w:ascii="Times-Roman" w:eastAsia="SimSun" w:hAnsi="Times-Roman" w:hint="eastAsia"/>
        </w:rPr>
      </w:pPr>
      <w:r w:rsidRPr="00C25669">
        <w:rPr>
          <w:rFonts w:ascii="Times-Roman" w:eastAsia="SimSun" w:hAnsi="Times-Roman"/>
        </w:rPr>
        <w:t>The test parameters are specified in Table 7.5A.1-1.</w:t>
      </w:r>
    </w:p>
    <w:p w14:paraId="79A89329" w14:textId="77777777" w:rsidR="00927D72" w:rsidRPr="00C25669" w:rsidRDefault="00927D72" w:rsidP="00927D72">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532279F7" w14:textId="1937FE64" w:rsidR="00927D72" w:rsidRDefault="00927D72" w:rsidP="00927D72">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1426F80E" w14:textId="3606EDA1" w:rsidR="00927D72" w:rsidRDefault="00927D72" w:rsidP="00927D72">
      <w:pPr>
        <w:rPr>
          <w:rFonts w:eastAsia="SimSun"/>
          <w:lang w:val="en-US" w:eastAsia="zh-CN"/>
        </w:rPr>
      </w:pPr>
    </w:p>
    <w:p w14:paraId="3971C202" w14:textId="77777777" w:rsidR="00A4250F" w:rsidRDefault="00A4250F" w:rsidP="00A4250F">
      <w:r>
        <w:rPr>
          <w:highlight w:val="yellow"/>
        </w:rPr>
        <w:t>----------------------------------------------------- Beginning of Change 1 ------------------------------------------------------------</w:t>
      </w:r>
    </w:p>
    <w:p w14:paraId="42D70A56" w14:textId="77777777" w:rsidR="00927D72" w:rsidRPr="00C25669" w:rsidRDefault="00927D72" w:rsidP="00927D72">
      <w:pPr>
        <w:rPr>
          <w:rFonts w:eastAsia="SimSun"/>
          <w:lang w:val="en-US" w:eastAsia="zh-CN"/>
        </w:rPr>
      </w:pPr>
    </w:p>
    <w:p w14:paraId="6CADDA82" w14:textId="77777777" w:rsidR="00927D72" w:rsidRPr="00C25669" w:rsidRDefault="00927D72" w:rsidP="00927D72">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927D72" w:rsidRPr="00C25669" w14:paraId="53CF2301" w14:textId="77777777" w:rsidTr="00AB7300">
        <w:trPr>
          <w:jc w:val="center"/>
        </w:trPr>
        <w:tc>
          <w:tcPr>
            <w:tcW w:w="5333" w:type="dxa"/>
            <w:gridSpan w:val="3"/>
            <w:shd w:val="clear" w:color="auto" w:fill="auto"/>
          </w:tcPr>
          <w:p w14:paraId="64A4AF00" w14:textId="77777777" w:rsidR="00927D72" w:rsidRPr="00C25669" w:rsidRDefault="00927D72" w:rsidP="00AB7300">
            <w:pPr>
              <w:pStyle w:val="TAH"/>
            </w:pPr>
            <w:r w:rsidRPr="00C25669">
              <w:lastRenderedPageBreak/>
              <w:t>Parameter</w:t>
            </w:r>
          </w:p>
        </w:tc>
        <w:tc>
          <w:tcPr>
            <w:tcW w:w="1084" w:type="dxa"/>
            <w:shd w:val="clear" w:color="auto" w:fill="auto"/>
          </w:tcPr>
          <w:p w14:paraId="1CDA83EB" w14:textId="77777777" w:rsidR="00927D72" w:rsidRPr="00C25669" w:rsidRDefault="00927D72" w:rsidP="00AB7300">
            <w:pPr>
              <w:pStyle w:val="TAH"/>
            </w:pPr>
            <w:r w:rsidRPr="00C25669">
              <w:t>Unit</w:t>
            </w:r>
          </w:p>
        </w:tc>
        <w:tc>
          <w:tcPr>
            <w:tcW w:w="3204" w:type="dxa"/>
            <w:shd w:val="clear" w:color="auto" w:fill="auto"/>
          </w:tcPr>
          <w:p w14:paraId="06039DF3" w14:textId="77777777" w:rsidR="00927D72" w:rsidRPr="00C25669" w:rsidRDefault="00927D72" w:rsidP="00AB7300">
            <w:pPr>
              <w:pStyle w:val="TAH"/>
            </w:pPr>
            <w:r w:rsidRPr="00C25669">
              <w:t>Value</w:t>
            </w:r>
          </w:p>
        </w:tc>
      </w:tr>
      <w:tr w:rsidR="00927D72" w:rsidRPr="00C25669" w14:paraId="6A4088D0" w14:textId="77777777" w:rsidTr="00AB7300">
        <w:trPr>
          <w:jc w:val="center"/>
        </w:trPr>
        <w:tc>
          <w:tcPr>
            <w:tcW w:w="5333" w:type="dxa"/>
            <w:gridSpan w:val="3"/>
            <w:shd w:val="clear" w:color="auto" w:fill="auto"/>
            <w:vAlign w:val="center"/>
          </w:tcPr>
          <w:p w14:paraId="4C7ED240" w14:textId="77777777" w:rsidR="00927D72" w:rsidRPr="00C25669" w:rsidRDefault="00927D72" w:rsidP="00AB7300">
            <w:pPr>
              <w:pStyle w:val="TAL"/>
              <w:rPr>
                <w:rFonts w:eastAsia="SimSun"/>
              </w:rPr>
            </w:pPr>
            <w:r w:rsidRPr="00C25669">
              <w:rPr>
                <w:rFonts w:eastAsia="SimSun"/>
              </w:rPr>
              <w:t>PDSCH transmission scheme</w:t>
            </w:r>
          </w:p>
        </w:tc>
        <w:tc>
          <w:tcPr>
            <w:tcW w:w="1084" w:type="dxa"/>
            <w:shd w:val="clear" w:color="auto" w:fill="auto"/>
            <w:vAlign w:val="center"/>
          </w:tcPr>
          <w:p w14:paraId="3854C8E0" w14:textId="77777777" w:rsidR="00927D72" w:rsidRPr="00C25669" w:rsidRDefault="00927D72" w:rsidP="00AB7300">
            <w:pPr>
              <w:pStyle w:val="TAC"/>
              <w:rPr>
                <w:rFonts w:eastAsia="SimSun"/>
              </w:rPr>
            </w:pPr>
          </w:p>
        </w:tc>
        <w:tc>
          <w:tcPr>
            <w:tcW w:w="3204" w:type="dxa"/>
            <w:shd w:val="clear" w:color="auto" w:fill="auto"/>
            <w:vAlign w:val="center"/>
          </w:tcPr>
          <w:p w14:paraId="27AB1B3C" w14:textId="77777777" w:rsidR="00927D72" w:rsidRPr="00C25669" w:rsidRDefault="00927D72" w:rsidP="00AB7300">
            <w:pPr>
              <w:pStyle w:val="TAC"/>
              <w:rPr>
                <w:rFonts w:eastAsia="SimSun"/>
              </w:rPr>
            </w:pPr>
            <w:r w:rsidRPr="00C25669">
              <w:rPr>
                <w:rFonts w:eastAsia="SimSun"/>
              </w:rPr>
              <w:t>Transmission scheme 1</w:t>
            </w:r>
          </w:p>
        </w:tc>
      </w:tr>
      <w:tr w:rsidR="00927D72" w:rsidRPr="00C25669" w14:paraId="01F919EA" w14:textId="77777777" w:rsidTr="00AB7300">
        <w:trPr>
          <w:jc w:val="center"/>
        </w:trPr>
        <w:tc>
          <w:tcPr>
            <w:tcW w:w="5333" w:type="dxa"/>
            <w:gridSpan w:val="3"/>
            <w:shd w:val="clear" w:color="auto" w:fill="auto"/>
            <w:vAlign w:val="center"/>
          </w:tcPr>
          <w:p w14:paraId="48CD805C" w14:textId="77777777" w:rsidR="00927D72" w:rsidRPr="00C25669" w:rsidRDefault="00927D72" w:rsidP="00AB7300">
            <w:pPr>
              <w:pStyle w:val="TAL"/>
              <w:rPr>
                <w:rFonts w:eastAsia="SimSun"/>
                <w:lang w:eastAsia="ja-JP"/>
              </w:rPr>
            </w:pPr>
            <w:r w:rsidRPr="00C25669">
              <w:rPr>
                <w:rFonts w:eastAsia="SimSun"/>
                <w:lang w:eastAsia="ja-JP"/>
              </w:rPr>
              <w:t xml:space="preserve">PTRS </w:t>
            </w:r>
            <w:proofErr w:type="spellStart"/>
            <w:r w:rsidRPr="00C25669">
              <w:t>epre</w:t>
            </w:r>
            <w:proofErr w:type="spellEnd"/>
            <w:r w:rsidRPr="00C25669">
              <w:t>-Ratio</w:t>
            </w:r>
          </w:p>
        </w:tc>
        <w:tc>
          <w:tcPr>
            <w:tcW w:w="1084" w:type="dxa"/>
            <w:shd w:val="clear" w:color="auto" w:fill="auto"/>
            <w:vAlign w:val="center"/>
          </w:tcPr>
          <w:p w14:paraId="0EC21960" w14:textId="77777777" w:rsidR="00927D72" w:rsidRPr="00C25669" w:rsidRDefault="00927D72" w:rsidP="00AB7300">
            <w:pPr>
              <w:pStyle w:val="TAC"/>
              <w:rPr>
                <w:rFonts w:eastAsia="SimSun"/>
              </w:rPr>
            </w:pPr>
          </w:p>
        </w:tc>
        <w:tc>
          <w:tcPr>
            <w:tcW w:w="3204" w:type="dxa"/>
            <w:shd w:val="clear" w:color="auto" w:fill="auto"/>
            <w:vAlign w:val="center"/>
          </w:tcPr>
          <w:p w14:paraId="47542415" w14:textId="77777777" w:rsidR="00927D72" w:rsidRPr="00C25669" w:rsidRDefault="00927D72" w:rsidP="00AB7300">
            <w:pPr>
              <w:pStyle w:val="TAC"/>
            </w:pPr>
            <w:r w:rsidRPr="00C25669">
              <w:rPr>
                <w:rFonts w:hint="eastAsia"/>
              </w:rPr>
              <w:t>0</w:t>
            </w:r>
          </w:p>
        </w:tc>
      </w:tr>
      <w:tr w:rsidR="00927D72" w:rsidRPr="00C25669" w14:paraId="1BFD4DB3" w14:textId="77777777" w:rsidTr="00AB7300">
        <w:trPr>
          <w:jc w:val="center"/>
        </w:trPr>
        <w:tc>
          <w:tcPr>
            <w:tcW w:w="5333" w:type="dxa"/>
            <w:gridSpan w:val="3"/>
            <w:shd w:val="clear" w:color="auto" w:fill="auto"/>
            <w:vAlign w:val="center"/>
          </w:tcPr>
          <w:p w14:paraId="4C63E925" w14:textId="77777777" w:rsidR="00927D72" w:rsidRPr="00C25669" w:rsidRDefault="00927D72" w:rsidP="00AB7300">
            <w:pPr>
              <w:pStyle w:val="TAL"/>
              <w:rPr>
                <w:rFonts w:eastAsia="SimSun"/>
                <w:lang w:eastAsia="ja-JP"/>
              </w:rPr>
            </w:pPr>
            <w:r w:rsidRPr="00C25669">
              <w:rPr>
                <w:rFonts w:eastAsia="SimSun"/>
              </w:rPr>
              <w:t>Channel bandwidth</w:t>
            </w:r>
          </w:p>
        </w:tc>
        <w:tc>
          <w:tcPr>
            <w:tcW w:w="1084" w:type="dxa"/>
            <w:shd w:val="clear" w:color="auto" w:fill="auto"/>
            <w:vAlign w:val="center"/>
          </w:tcPr>
          <w:p w14:paraId="2FF400B1" w14:textId="77777777" w:rsidR="00927D72" w:rsidRPr="00C25669" w:rsidRDefault="00927D72" w:rsidP="00AB7300">
            <w:pPr>
              <w:pStyle w:val="TAC"/>
              <w:rPr>
                <w:rFonts w:eastAsia="SimSun"/>
              </w:rPr>
            </w:pPr>
            <w:r w:rsidRPr="00C25669">
              <w:rPr>
                <w:rFonts w:eastAsia="SimSun"/>
              </w:rPr>
              <w:t>MHz</w:t>
            </w:r>
          </w:p>
        </w:tc>
        <w:tc>
          <w:tcPr>
            <w:tcW w:w="3204" w:type="dxa"/>
            <w:shd w:val="clear" w:color="auto" w:fill="auto"/>
            <w:vAlign w:val="center"/>
          </w:tcPr>
          <w:p w14:paraId="3ECB6563" w14:textId="77777777" w:rsidR="00927D72" w:rsidRPr="00C25669" w:rsidRDefault="00927D72" w:rsidP="00AB7300">
            <w:pPr>
              <w:pStyle w:val="TAC"/>
              <w:rPr>
                <w:rFonts w:eastAsia="SimSun"/>
              </w:rPr>
            </w:pPr>
            <w:r w:rsidRPr="00C25669">
              <w:rPr>
                <w:rFonts w:eastAsia="SimSun"/>
              </w:rPr>
              <w:t>Channel bandwidth from selected CA bandwidth combination</w:t>
            </w:r>
          </w:p>
        </w:tc>
      </w:tr>
      <w:tr w:rsidR="00927D72" w:rsidRPr="00C25669" w14:paraId="562D3692" w14:textId="77777777" w:rsidTr="00AB7300">
        <w:trPr>
          <w:jc w:val="center"/>
        </w:trPr>
        <w:tc>
          <w:tcPr>
            <w:tcW w:w="1769" w:type="dxa"/>
            <w:vMerge w:val="restart"/>
            <w:shd w:val="clear" w:color="auto" w:fill="auto"/>
            <w:vAlign w:val="center"/>
          </w:tcPr>
          <w:p w14:paraId="5F9A917C" w14:textId="77777777" w:rsidR="00927D72" w:rsidRPr="00C25669" w:rsidRDefault="00927D72" w:rsidP="00AB7300">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47CC2A7F" w14:textId="77777777" w:rsidR="00927D72" w:rsidRPr="00C25669" w:rsidRDefault="00927D72" w:rsidP="00AB7300">
            <w:pPr>
              <w:pStyle w:val="TAL"/>
              <w:rPr>
                <w:rFonts w:eastAsia="SimSun"/>
              </w:rPr>
            </w:pPr>
            <w:r w:rsidRPr="00C25669">
              <w:rPr>
                <w:rFonts w:eastAsia="SimSun"/>
              </w:rPr>
              <w:t>Physical Cell ID</w:t>
            </w:r>
          </w:p>
        </w:tc>
        <w:tc>
          <w:tcPr>
            <w:tcW w:w="1084" w:type="dxa"/>
            <w:shd w:val="clear" w:color="auto" w:fill="auto"/>
            <w:vAlign w:val="center"/>
          </w:tcPr>
          <w:p w14:paraId="7E872BEA" w14:textId="77777777" w:rsidR="00927D72" w:rsidRPr="00C25669" w:rsidRDefault="00927D72" w:rsidP="00AB7300">
            <w:pPr>
              <w:pStyle w:val="TAC"/>
              <w:rPr>
                <w:rFonts w:eastAsia="SimSun"/>
              </w:rPr>
            </w:pPr>
          </w:p>
        </w:tc>
        <w:tc>
          <w:tcPr>
            <w:tcW w:w="3204" w:type="dxa"/>
            <w:shd w:val="clear" w:color="auto" w:fill="auto"/>
            <w:vAlign w:val="center"/>
          </w:tcPr>
          <w:p w14:paraId="22ACB1C9" w14:textId="77777777" w:rsidR="00927D72" w:rsidRPr="00C25669" w:rsidRDefault="00927D72" w:rsidP="00AB7300">
            <w:pPr>
              <w:pStyle w:val="TAC"/>
              <w:rPr>
                <w:rFonts w:eastAsia="SimSun"/>
              </w:rPr>
            </w:pPr>
            <w:r w:rsidRPr="00C25669">
              <w:rPr>
                <w:rFonts w:eastAsia="SimSun"/>
              </w:rPr>
              <w:t>0</w:t>
            </w:r>
          </w:p>
        </w:tc>
      </w:tr>
      <w:tr w:rsidR="00927D72" w:rsidRPr="00C25669" w14:paraId="0A9DE0C4" w14:textId="77777777" w:rsidTr="00AB7300">
        <w:trPr>
          <w:jc w:val="center"/>
        </w:trPr>
        <w:tc>
          <w:tcPr>
            <w:tcW w:w="1769" w:type="dxa"/>
            <w:vMerge/>
            <w:shd w:val="clear" w:color="auto" w:fill="auto"/>
            <w:vAlign w:val="center"/>
          </w:tcPr>
          <w:p w14:paraId="1F9374FA" w14:textId="77777777" w:rsidR="00927D72" w:rsidRPr="00C25669" w:rsidRDefault="00927D72" w:rsidP="00AB7300">
            <w:pPr>
              <w:pStyle w:val="TAL"/>
              <w:rPr>
                <w:rFonts w:eastAsia="SimSun"/>
              </w:rPr>
            </w:pPr>
          </w:p>
        </w:tc>
        <w:tc>
          <w:tcPr>
            <w:tcW w:w="3564" w:type="dxa"/>
            <w:gridSpan w:val="2"/>
            <w:shd w:val="clear" w:color="auto" w:fill="auto"/>
            <w:vAlign w:val="center"/>
          </w:tcPr>
          <w:p w14:paraId="76FB70E9" w14:textId="77777777" w:rsidR="00927D72" w:rsidRPr="00C25669" w:rsidRDefault="00927D72" w:rsidP="00AB7300">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27278F89" w14:textId="77777777" w:rsidR="00927D72" w:rsidRPr="00C25669" w:rsidRDefault="00927D72" w:rsidP="00AB7300">
            <w:pPr>
              <w:pStyle w:val="TAC"/>
              <w:rPr>
                <w:rFonts w:eastAsia="SimSun"/>
              </w:rPr>
            </w:pPr>
          </w:p>
        </w:tc>
        <w:tc>
          <w:tcPr>
            <w:tcW w:w="3204" w:type="dxa"/>
            <w:shd w:val="clear" w:color="auto" w:fill="auto"/>
            <w:vAlign w:val="center"/>
          </w:tcPr>
          <w:p w14:paraId="33BA3C08" w14:textId="77777777" w:rsidR="00927D72" w:rsidRPr="00C25669" w:rsidRDefault="00927D72" w:rsidP="00AB7300">
            <w:pPr>
              <w:pStyle w:val="TAC"/>
              <w:rPr>
                <w:rFonts w:eastAsia="SimSun"/>
              </w:rPr>
            </w:pPr>
            <w:r w:rsidRPr="00C25669">
              <w:rPr>
                <w:rFonts w:eastAsia="SimSun"/>
              </w:rPr>
              <w:t>First SSB in Slot #0</w:t>
            </w:r>
          </w:p>
        </w:tc>
      </w:tr>
      <w:tr w:rsidR="00927D72" w:rsidRPr="00C25669" w14:paraId="3039D8D2" w14:textId="77777777" w:rsidTr="00AB7300">
        <w:trPr>
          <w:jc w:val="center"/>
        </w:trPr>
        <w:tc>
          <w:tcPr>
            <w:tcW w:w="1769" w:type="dxa"/>
            <w:vMerge/>
            <w:shd w:val="clear" w:color="auto" w:fill="auto"/>
            <w:vAlign w:val="center"/>
          </w:tcPr>
          <w:p w14:paraId="65C47B38" w14:textId="77777777" w:rsidR="00927D72" w:rsidRPr="00C25669" w:rsidRDefault="00927D72" w:rsidP="00AB7300">
            <w:pPr>
              <w:pStyle w:val="TAL"/>
              <w:rPr>
                <w:rFonts w:eastAsia="SimSun"/>
              </w:rPr>
            </w:pPr>
          </w:p>
        </w:tc>
        <w:tc>
          <w:tcPr>
            <w:tcW w:w="3564" w:type="dxa"/>
            <w:gridSpan w:val="2"/>
            <w:shd w:val="clear" w:color="auto" w:fill="auto"/>
            <w:vAlign w:val="center"/>
          </w:tcPr>
          <w:p w14:paraId="3DB80024" w14:textId="77777777" w:rsidR="00927D72" w:rsidRPr="00C25669" w:rsidRDefault="00927D72" w:rsidP="00AB7300">
            <w:pPr>
              <w:pStyle w:val="TAL"/>
              <w:rPr>
                <w:rFonts w:eastAsia="SimSun"/>
              </w:rPr>
            </w:pPr>
            <w:r w:rsidRPr="00C25669">
              <w:rPr>
                <w:rFonts w:eastAsia="SimSun"/>
              </w:rPr>
              <w:t>SSB periodicity</w:t>
            </w:r>
          </w:p>
        </w:tc>
        <w:tc>
          <w:tcPr>
            <w:tcW w:w="1084" w:type="dxa"/>
            <w:shd w:val="clear" w:color="auto" w:fill="auto"/>
            <w:vAlign w:val="center"/>
          </w:tcPr>
          <w:p w14:paraId="56EA3507" w14:textId="77777777" w:rsidR="00927D72" w:rsidRPr="00C25669" w:rsidRDefault="00927D72" w:rsidP="00AB7300">
            <w:pPr>
              <w:pStyle w:val="TAC"/>
              <w:rPr>
                <w:rFonts w:eastAsia="SimSun"/>
              </w:rPr>
            </w:pPr>
            <w:proofErr w:type="spellStart"/>
            <w:r w:rsidRPr="00C25669">
              <w:rPr>
                <w:rFonts w:eastAsia="SimSun"/>
              </w:rPr>
              <w:t>ms</w:t>
            </w:r>
            <w:proofErr w:type="spellEnd"/>
          </w:p>
        </w:tc>
        <w:tc>
          <w:tcPr>
            <w:tcW w:w="3204" w:type="dxa"/>
            <w:shd w:val="clear" w:color="auto" w:fill="auto"/>
            <w:vAlign w:val="center"/>
          </w:tcPr>
          <w:p w14:paraId="7201201C" w14:textId="77777777" w:rsidR="00927D72" w:rsidRPr="00C25669" w:rsidRDefault="00927D72" w:rsidP="00AB7300">
            <w:pPr>
              <w:pStyle w:val="TAC"/>
              <w:rPr>
                <w:rFonts w:eastAsia="SimSun"/>
              </w:rPr>
            </w:pPr>
            <w:r w:rsidRPr="00C25669">
              <w:rPr>
                <w:rFonts w:eastAsia="SimSun"/>
              </w:rPr>
              <w:t>20</w:t>
            </w:r>
          </w:p>
        </w:tc>
      </w:tr>
      <w:tr w:rsidR="00927D72" w:rsidRPr="00C25669" w14:paraId="2F9D8934" w14:textId="77777777" w:rsidTr="00AB7300">
        <w:trPr>
          <w:jc w:val="center"/>
        </w:trPr>
        <w:tc>
          <w:tcPr>
            <w:tcW w:w="1769" w:type="dxa"/>
            <w:vMerge/>
            <w:shd w:val="clear" w:color="auto" w:fill="auto"/>
            <w:vAlign w:val="center"/>
          </w:tcPr>
          <w:p w14:paraId="363FB380" w14:textId="77777777" w:rsidR="00927D72" w:rsidRPr="00C25669" w:rsidRDefault="00927D72" w:rsidP="00AB7300">
            <w:pPr>
              <w:pStyle w:val="TAL"/>
              <w:rPr>
                <w:rFonts w:eastAsia="SimSun"/>
              </w:rPr>
            </w:pPr>
          </w:p>
        </w:tc>
        <w:tc>
          <w:tcPr>
            <w:tcW w:w="3564" w:type="dxa"/>
            <w:gridSpan w:val="2"/>
            <w:shd w:val="clear" w:color="auto" w:fill="auto"/>
            <w:vAlign w:val="center"/>
          </w:tcPr>
          <w:p w14:paraId="44D60CB7" w14:textId="77777777" w:rsidR="00927D72" w:rsidRPr="00C25669" w:rsidRDefault="00927D72" w:rsidP="00AB7300">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62B2B2CD" w14:textId="77777777" w:rsidR="00927D72" w:rsidRPr="00C25669" w:rsidRDefault="00927D72" w:rsidP="00AB7300">
            <w:pPr>
              <w:pStyle w:val="TAC"/>
              <w:rPr>
                <w:rFonts w:eastAsia="SimSun"/>
              </w:rPr>
            </w:pPr>
          </w:p>
        </w:tc>
        <w:tc>
          <w:tcPr>
            <w:tcW w:w="3204" w:type="dxa"/>
            <w:shd w:val="clear" w:color="auto" w:fill="auto"/>
            <w:vAlign w:val="center"/>
          </w:tcPr>
          <w:p w14:paraId="7C825901" w14:textId="77777777" w:rsidR="00927D72" w:rsidRPr="00C25669" w:rsidRDefault="00927D72" w:rsidP="00AB7300">
            <w:pPr>
              <w:pStyle w:val="TAC"/>
              <w:rPr>
                <w:rFonts w:eastAsia="SimSun"/>
              </w:rPr>
            </w:pPr>
            <w:r w:rsidRPr="00C25669">
              <w:rPr>
                <w:rFonts w:eastAsia="SimSun"/>
              </w:rPr>
              <w:t>2</w:t>
            </w:r>
          </w:p>
        </w:tc>
      </w:tr>
      <w:tr w:rsidR="00927D72" w:rsidRPr="00C25669" w14:paraId="68E2F46F" w14:textId="77777777" w:rsidTr="00AB7300">
        <w:trPr>
          <w:jc w:val="center"/>
        </w:trPr>
        <w:tc>
          <w:tcPr>
            <w:tcW w:w="5333" w:type="dxa"/>
            <w:gridSpan w:val="3"/>
            <w:shd w:val="clear" w:color="auto" w:fill="auto"/>
            <w:vAlign w:val="center"/>
          </w:tcPr>
          <w:p w14:paraId="49A563E3" w14:textId="77777777" w:rsidR="00927D72" w:rsidRPr="00C25669" w:rsidRDefault="00927D72" w:rsidP="00AB7300">
            <w:pPr>
              <w:pStyle w:val="TAL"/>
              <w:rPr>
                <w:rFonts w:eastAsia="SimSun"/>
              </w:rPr>
            </w:pPr>
            <w:r w:rsidRPr="00C25669">
              <w:rPr>
                <w:rFonts w:eastAsia="SimSun"/>
              </w:rPr>
              <w:t>Cross carrier scheduling</w:t>
            </w:r>
          </w:p>
        </w:tc>
        <w:tc>
          <w:tcPr>
            <w:tcW w:w="1084" w:type="dxa"/>
            <w:shd w:val="clear" w:color="auto" w:fill="auto"/>
            <w:vAlign w:val="center"/>
          </w:tcPr>
          <w:p w14:paraId="68F5C6B1" w14:textId="77777777" w:rsidR="00927D72" w:rsidRPr="00C25669" w:rsidRDefault="00927D72" w:rsidP="00AB7300">
            <w:pPr>
              <w:pStyle w:val="TAC"/>
              <w:rPr>
                <w:rFonts w:eastAsia="SimSun"/>
              </w:rPr>
            </w:pPr>
          </w:p>
        </w:tc>
        <w:tc>
          <w:tcPr>
            <w:tcW w:w="3204" w:type="dxa"/>
            <w:shd w:val="clear" w:color="auto" w:fill="auto"/>
            <w:vAlign w:val="center"/>
          </w:tcPr>
          <w:p w14:paraId="37D45C3A" w14:textId="77777777" w:rsidR="00927D72" w:rsidRPr="00C25669" w:rsidRDefault="00927D72" w:rsidP="00AB7300">
            <w:pPr>
              <w:pStyle w:val="TAC"/>
              <w:rPr>
                <w:rFonts w:eastAsia="SimSun"/>
              </w:rPr>
            </w:pPr>
            <w:r w:rsidRPr="00C25669">
              <w:rPr>
                <w:rFonts w:eastAsia="SimSun"/>
              </w:rPr>
              <w:t>Not configured</w:t>
            </w:r>
          </w:p>
        </w:tc>
      </w:tr>
      <w:tr w:rsidR="00927D72" w:rsidRPr="00C25669" w14:paraId="61DBDEBE" w14:textId="77777777" w:rsidTr="00AB7300">
        <w:trPr>
          <w:jc w:val="center"/>
        </w:trPr>
        <w:tc>
          <w:tcPr>
            <w:tcW w:w="5333" w:type="dxa"/>
            <w:gridSpan w:val="3"/>
            <w:shd w:val="clear" w:color="auto" w:fill="auto"/>
            <w:vAlign w:val="center"/>
          </w:tcPr>
          <w:p w14:paraId="65C83E95" w14:textId="77777777" w:rsidR="00927D72" w:rsidRPr="00C25669" w:rsidRDefault="00927D72" w:rsidP="00AB7300">
            <w:pPr>
              <w:pStyle w:val="TAL"/>
              <w:rPr>
                <w:rFonts w:eastAsia="SimSun"/>
              </w:rPr>
            </w:pPr>
            <w:r w:rsidRPr="00C25669">
              <w:rPr>
                <w:rFonts w:eastAsia="SimSun"/>
              </w:rPr>
              <w:t>Active DL BWP index</w:t>
            </w:r>
          </w:p>
        </w:tc>
        <w:tc>
          <w:tcPr>
            <w:tcW w:w="1084" w:type="dxa"/>
            <w:shd w:val="clear" w:color="auto" w:fill="auto"/>
            <w:vAlign w:val="center"/>
          </w:tcPr>
          <w:p w14:paraId="4E15C86C" w14:textId="77777777" w:rsidR="00927D72" w:rsidRPr="00C25669" w:rsidRDefault="00927D72" w:rsidP="00AB7300">
            <w:pPr>
              <w:pStyle w:val="TAC"/>
              <w:rPr>
                <w:rFonts w:eastAsia="SimSun"/>
              </w:rPr>
            </w:pPr>
          </w:p>
        </w:tc>
        <w:tc>
          <w:tcPr>
            <w:tcW w:w="3204" w:type="dxa"/>
            <w:shd w:val="clear" w:color="auto" w:fill="auto"/>
            <w:vAlign w:val="center"/>
          </w:tcPr>
          <w:p w14:paraId="34B6BF76" w14:textId="77777777" w:rsidR="00927D72" w:rsidRPr="00C25669" w:rsidRDefault="00927D72" w:rsidP="00AB7300">
            <w:pPr>
              <w:pStyle w:val="TAC"/>
              <w:rPr>
                <w:rFonts w:eastAsia="SimSun"/>
              </w:rPr>
            </w:pPr>
            <w:r w:rsidRPr="00C25669">
              <w:rPr>
                <w:rFonts w:eastAsia="SimSun"/>
              </w:rPr>
              <w:t>1</w:t>
            </w:r>
          </w:p>
        </w:tc>
      </w:tr>
      <w:tr w:rsidR="00927D72" w:rsidRPr="00C25669" w14:paraId="33F8E0C2" w14:textId="77777777" w:rsidTr="00AB7300">
        <w:trPr>
          <w:jc w:val="center"/>
        </w:trPr>
        <w:tc>
          <w:tcPr>
            <w:tcW w:w="1769" w:type="dxa"/>
            <w:vMerge w:val="restart"/>
            <w:shd w:val="clear" w:color="auto" w:fill="auto"/>
            <w:vAlign w:val="center"/>
          </w:tcPr>
          <w:p w14:paraId="4AFD06CC" w14:textId="77777777" w:rsidR="00927D72" w:rsidRPr="00C25669" w:rsidRDefault="00927D72" w:rsidP="00AB7300">
            <w:pPr>
              <w:pStyle w:val="TAL"/>
              <w:rPr>
                <w:rFonts w:eastAsia="SimSun"/>
              </w:rPr>
            </w:pPr>
            <w:r w:rsidRPr="00C25669">
              <w:rPr>
                <w:rFonts w:eastAsia="SimSun"/>
              </w:rPr>
              <w:t>Actual carrier configuration</w:t>
            </w:r>
          </w:p>
        </w:tc>
        <w:tc>
          <w:tcPr>
            <w:tcW w:w="3564" w:type="dxa"/>
            <w:gridSpan w:val="2"/>
            <w:shd w:val="clear" w:color="auto" w:fill="auto"/>
            <w:vAlign w:val="center"/>
          </w:tcPr>
          <w:p w14:paraId="67FAAFE6" w14:textId="77777777" w:rsidR="00927D72" w:rsidRPr="00C25669" w:rsidRDefault="00927D72" w:rsidP="00AB7300">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173B0B0F" w14:textId="77777777" w:rsidR="00927D72" w:rsidRPr="00C25669" w:rsidRDefault="00927D72" w:rsidP="00AB7300">
            <w:pPr>
              <w:pStyle w:val="TAC"/>
              <w:rPr>
                <w:rFonts w:eastAsia="SimSun"/>
              </w:rPr>
            </w:pPr>
            <w:r w:rsidRPr="00C25669">
              <w:rPr>
                <w:rFonts w:eastAsia="SimSun"/>
              </w:rPr>
              <w:t>RBs</w:t>
            </w:r>
          </w:p>
        </w:tc>
        <w:tc>
          <w:tcPr>
            <w:tcW w:w="3204" w:type="dxa"/>
            <w:shd w:val="clear" w:color="auto" w:fill="auto"/>
            <w:vAlign w:val="center"/>
          </w:tcPr>
          <w:p w14:paraId="4F2405A1" w14:textId="77777777" w:rsidR="00927D72" w:rsidRPr="00C25669" w:rsidRDefault="00927D72" w:rsidP="00AB7300">
            <w:pPr>
              <w:pStyle w:val="TAC"/>
              <w:rPr>
                <w:rFonts w:eastAsia="SimSun"/>
              </w:rPr>
            </w:pPr>
            <w:r w:rsidRPr="00C25669">
              <w:rPr>
                <w:rFonts w:eastAsia="SimSun"/>
              </w:rPr>
              <w:t>0</w:t>
            </w:r>
          </w:p>
        </w:tc>
      </w:tr>
      <w:tr w:rsidR="00927D72" w:rsidRPr="00C25669" w14:paraId="079F0B0E" w14:textId="77777777" w:rsidTr="00AB7300">
        <w:trPr>
          <w:jc w:val="center"/>
        </w:trPr>
        <w:tc>
          <w:tcPr>
            <w:tcW w:w="1769" w:type="dxa"/>
            <w:vMerge/>
            <w:shd w:val="clear" w:color="auto" w:fill="auto"/>
            <w:vAlign w:val="center"/>
          </w:tcPr>
          <w:p w14:paraId="6DD34233" w14:textId="77777777" w:rsidR="00927D72" w:rsidRPr="00C25669" w:rsidRDefault="00927D72" w:rsidP="00AB7300">
            <w:pPr>
              <w:pStyle w:val="TAL"/>
              <w:rPr>
                <w:rFonts w:eastAsia="SimSun"/>
              </w:rPr>
            </w:pPr>
          </w:p>
        </w:tc>
        <w:tc>
          <w:tcPr>
            <w:tcW w:w="3564" w:type="dxa"/>
            <w:gridSpan w:val="2"/>
            <w:shd w:val="clear" w:color="auto" w:fill="auto"/>
            <w:vAlign w:val="center"/>
          </w:tcPr>
          <w:p w14:paraId="5C9F828E" w14:textId="77777777" w:rsidR="00927D72" w:rsidRPr="00C25669" w:rsidRDefault="00927D72" w:rsidP="00AB7300">
            <w:pPr>
              <w:pStyle w:val="TAL"/>
              <w:rPr>
                <w:rFonts w:eastAsia="SimSun"/>
              </w:rPr>
            </w:pPr>
            <w:r w:rsidRPr="00C25669">
              <w:rPr>
                <w:rFonts w:eastAsia="SimSun"/>
              </w:rPr>
              <w:t>Subcarrier spacing</w:t>
            </w:r>
          </w:p>
        </w:tc>
        <w:tc>
          <w:tcPr>
            <w:tcW w:w="1084" w:type="dxa"/>
            <w:shd w:val="clear" w:color="auto" w:fill="auto"/>
            <w:vAlign w:val="center"/>
          </w:tcPr>
          <w:p w14:paraId="6E606E4E" w14:textId="77777777" w:rsidR="00927D72" w:rsidRPr="00C25669" w:rsidRDefault="00927D72" w:rsidP="00AB7300">
            <w:pPr>
              <w:pStyle w:val="TAC"/>
              <w:rPr>
                <w:rFonts w:eastAsia="SimSun"/>
              </w:rPr>
            </w:pPr>
            <w:r w:rsidRPr="00C25669">
              <w:rPr>
                <w:rFonts w:eastAsia="SimSun"/>
              </w:rPr>
              <w:t>kHz</w:t>
            </w:r>
          </w:p>
        </w:tc>
        <w:tc>
          <w:tcPr>
            <w:tcW w:w="3204" w:type="dxa"/>
            <w:shd w:val="clear" w:color="auto" w:fill="auto"/>
            <w:vAlign w:val="center"/>
          </w:tcPr>
          <w:p w14:paraId="047495AF" w14:textId="77777777" w:rsidR="00927D72" w:rsidRPr="00C25669" w:rsidRDefault="00927D72" w:rsidP="00AB7300">
            <w:pPr>
              <w:pStyle w:val="TAC"/>
              <w:rPr>
                <w:rFonts w:eastAsia="SimSun"/>
              </w:rPr>
            </w:pPr>
            <w:r w:rsidRPr="00C25669">
              <w:rPr>
                <w:rFonts w:eastAsia="SimSun"/>
              </w:rPr>
              <w:t>60 or 120</w:t>
            </w:r>
          </w:p>
        </w:tc>
      </w:tr>
      <w:tr w:rsidR="00927D72" w:rsidRPr="00C25669" w14:paraId="320F78AD" w14:textId="77777777" w:rsidTr="00AB7300">
        <w:trPr>
          <w:jc w:val="center"/>
        </w:trPr>
        <w:tc>
          <w:tcPr>
            <w:tcW w:w="1769" w:type="dxa"/>
            <w:vMerge w:val="restart"/>
            <w:shd w:val="clear" w:color="auto" w:fill="auto"/>
            <w:vAlign w:val="center"/>
          </w:tcPr>
          <w:p w14:paraId="7B77DF90" w14:textId="77777777" w:rsidR="00927D72" w:rsidRPr="00C25669" w:rsidRDefault="00927D72" w:rsidP="00AB7300">
            <w:pPr>
              <w:pStyle w:val="TAL"/>
              <w:rPr>
                <w:rFonts w:eastAsia="SimSun"/>
              </w:rPr>
            </w:pPr>
            <w:r w:rsidRPr="00C25669">
              <w:rPr>
                <w:rFonts w:eastAsia="SimSun"/>
              </w:rPr>
              <w:t>DL BWP configuration #1</w:t>
            </w:r>
          </w:p>
        </w:tc>
        <w:tc>
          <w:tcPr>
            <w:tcW w:w="3564" w:type="dxa"/>
            <w:gridSpan w:val="2"/>
            <w:shd w:val="clear" w:color="auto" w:fill="auto"/>
            <w:vAlign w:val="center"/>
          </w:tcPr>
          <w:p w14:paraId="40C8A274" w14:textId="77777777" w:rsidR="00927D72" w:rsidRPr="00C25669" w:rsidRDefault="00927D72" w:rsidP="00AB7300">
            <w:pPr>
              <w:pStyle w:val="TAL"/>
              <w:rPr>
                <w:rFonts w:eastAsia="SimSun"/>
              </w:rPr>
            </w:pPr>
            <w:r w:rsidRPr="00C25669">
              <w:rPr>
                <w:rFonts w:eastAsia="SimSun"/>
              </w:rPr>
              <w:t>RB Offset</w:t>
            </w:r>
          </w:p>
        </w:tc>
        <w:tc>
          <w:tcPr>
            <w:tcW w:w="1084" w:type="dxa"/>
            <w:shd w:val="clear" w:color="auto" w:fill="auto"/>
            <w:vAlign w:val="center"/>
          </w:tcPr>
          <w:p w14:paraId="6C0D21D1" w14:textId="77777777" w:rsidR="00927D72" w:rsidRPr="00C25669" w:rsidRDefault="00927D72" w:rsidP="00AB7300">
            <w:pPr>
              <w:pStyle w:val="TAC"/>
              <w:rPr>
                <w:rFonts w:eastAsia="SimSun"/>
              </w:rPr>
            </w:pPr>
          </w:p>
        </w:tc>
        <w:tc>
          <w:tcPr>
            <w:tcW w:w="3204" w:type="dxa"/>
            <w:shd w:val="clear" w:color="auto" w:fill="auto"/>
            <w:vAlign w:val="center"/>
          </w:tcPr>
          <w:p w14:paraId="4ED73B6C" w14:textId="77777777" w:rsidR="00927D72" w:rsidRPr="00C25669" w:rsidRDefault="00927D72" w:rsidP="00AB7300">
            <w:pPr>
              <w:pStyle w:val="TAC"/>
              <w:rPr>
                <w:rFonts w:eastAsia="SimSun"/>
              </w:rPr>
            </w:pPr>
            <w:r w:rsidRPr="00C25669">
              <w:rPr>
                <w:rFonts w:eastAsia="SimSun"/>
              </w:rPr>
              <w:t>0</w:t>
            </w:r>
          </w:p>
        </w:tc>
      </w:tr>
      <w:tr w:rsidR="00927D72" w:rsidRPr="00C25669" w14:paraId="44F829D9" w14:textId="77777777" w:rsidTr="00AB7300">
        <w:trPr>
          <w:jc w:val="center"/>
        </w:trPr>
        <w:tc>
          <w:tcPr>
            <w:tcW w:w="1769" w:type="dxa"/>
            <w:vMerge/>
            <w:shd w:val="clear" w:color="auto" w:fill="auto"/>
            <w:vAlign w:val="center"/>
          </w:tcPr>
          <w:p w14:paraId="1695418B" w14:textId="77777777" w:rsidR="00927D72" w:rsidRPr="00C25669" w:rsidRDefault="00927D72" w:rsidP="00AB7300">
            <w:pPr>
              <w:pStyle w:val="TAL"/>
              <w:rPr>
                <w:rFonts w:eastAsia="SimSun"/>
              </w:rPr>
            </w:pPr>
          </w:p>
        </w:tc>
        <w:tc>
          <w:tcPr>
            <w:tcW w:w="3564" w:type="dxa"/>
            <w:gridSpan w:val="2"/>
            <w:shd w:val="clear" w:color="auto" w:fill="auto"/>
            <w:vAlign w:val="center"/>
          </w:tcPr>
          <w:p w14:paraId="770029EA" w14:textId="77777777" w:rsidR="00927D72" w:rsidRPr="00C25669" w:rsidRDefault="00927D72" w:rsidP="00AB7300">
            <w:pPr>
              <w:pStyle w:val="TAL"/>
              <w:rPr>
                <w:rFonts w:eastAsia="SimSun"/>
              </w:rPr>
            </w:pPr>
            <w:r w:rsidRPr="00C25669">
              <w:rPr>
                <w:rFonts w:eastAsia="SimSun"/>
              </w:rPr>
              <w:t>Number of contiguous PRB</w:t>
            </w:r>
          </w:p>
        </w:tc>
        <w:tc>
          <w:tcPr>
            <w:tcW w:w="1084" w:type="dxa"/>
            <w:shd w:val="clear" w:color="auto" w:fill="auto"/>
            <w:vAlign w:val="center"/>
          </w:tcPr>
          <w:p w14:paraId="5C54ED98" w14:textId="77777777" w:rsidR="00927D72" w:rsidRPr="00C25669" w:rsidRDefault="00927D72" w:rsidP="00AB7300">
            <w:pPr>
              <w:pStyle w:val="TAC"/>
              <w:rPr>
                <w:rFonts w:eastAsia="SimSun"/>
              </w:rPr>
            </w:pPr>
          </w:p>
        </w:tc>
        <w:tc>
          <w:tcPr>
            <w:tcW w:w="3204" w:type="dxa"/>
            <w:shd w:val="clear" w:color="auto" w:fill="auto"/>
            <w:vAlign w:val="center"/>
          </w:tcPr>
          <w:p w14:paraId="412BB629" w14:textId="77777777" w:rsidR="00927D72" w:rsidRPr="00C25669" w:rsidRDefault="00927D72" w:rsidP="00AB7300">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927D72" w:rsidRPr="00C25669" w14:paraId="2DD85BAE" w14:textId="77777777" w:rsidTr="00AB7300">
        <w:trPr>
          <w:jc w:val="center"/>
        </w:trPr>
        <w:tc>
          <w:tcPr>
            <w:tcW w:w="1769" w:type="dxa"/>
            <w:vMerge/>
            <w:shd w:val="clear" w:color="auto" w:fill="auto"/>
            <w:vAlign w:val="center"/>
          </w:tcPr>
          <w:p w14:paraId="7F6A3355" w14:textId="77777777" w:rsidR="00927D72" w:rsidRPr="00C25669" w:rsidRDefault="00927D72" w:rsidP="00AB7300">
            <w:pPr>
              <w:pStyle w:val="TAL"/>
              <w:rPr>
                <w:rFonts w:eastAsia="SimSun"/>
              </w:rPr>
            </w:pPr>
          </w:p>
        </w:tc>
        <w:tc>
          <w:tcPr>
            <w:tcW w:w="3564" w:type="dxa"/>
            <w:gridSpan w:val="2"/>
            <w:shd w:val="clear" w:color="auto" w:fill="auto"/>
            <w:vAlign w:val="center"/>
          </w:tcPr>
          <w:p w14:paraId="28404B5A" w14:textId="77777777" w:rsidR="00927D72" w:rsidRPr="00C25669" w:rsidRDefault="00927D72" w:rsidP="00AB7300">
            <w:pPr>
              <w:pStyle w:val="TAL"/>
              <w:rPr>
                <w:rFonts w:eastAsia="SimSun"/>
              </w:rPr>
            </w:pPr>
            <w:r w:rsidRPr="00C25669">
              <w:rPr>
                <w:rFonts w:eastAsia="SimSun"/>
              </w:rPr>
              <w:t>Subcarrier spacing</w:t>
            </w:r>
          </w:p>
        </w:tc>
        <w:tc>
          <w:tcPr>
            <w:tcW w:w="1084" w:type="dxa"/>
            <w:shd w:val="clear" w:color="auto" w:fill="auto"/>
            <w:vAlign w:val="center"/>
          </w:tcPr>
          <w:p w14:paraId="45977EC2" w14:textId="77777777" w:rsidR="00927D72" w:rsidRPr="00C25669" w:rsidRDefault="00927D72" w:rsidP="00AB7300">
            <w:pPr>
              <w:pStyle w:val="TAC"/>
              <w:rPr>
                <w:rFonts w:eastAsia="SimSun"/>
              </w:rPr>
            </w:pPr>
            <w:r w:rsidRPr="00C25669">
              <w:rPr>
                <w:rFonts w:eastAsia="SimSun"/>
              </w:rPr>
              <w:t>kHz</w:t>
            </w:r>
          </w:p>
        </w:tc>
        <w:tc>
          <w:tcPr>
            <w:tcW w:w="3204" w:type="dxa"/>
            <w:shd w:val="clear" w:color="auto" w:fill="auto"/>
            <w:vAlign w:val="center"/>
          </w:tcPr>
          <w:p w14:paraId="5FE6A1C1" w14:textId="77777777" w:rsidR="00927D72" w:rsidRPr="00C25669" w:rsidRDefault="00927D72" w:rsidP="00AB7300">
            <w:pPr>
              <w:pStyle w:val="TAC"/>
              <w:rPr>
                <w:rFonts w:eastAsia="SimSun"/>
              </w:rPr>
            </w:pPr>
            <w:r w:rsidRPr="00C25669">
              <w:rPr>
                <w:rFonts w:eastAsia="SimSun"/>
              </w:rPr>
              <w:t>60 or 120</w:t>
            </w:r>
          </w:p>
        </w:tc>
      </w:tr>
      <w:tr w:rsidR="00927D72" w:rsidRPr="00C25669" w14:paraId="69676005" w14:textId="77777777" w:rsidTr="00AB7300">
        <w:trPr>
          <w:jc w:val="center"/>
        </w:trPr>
        <w:tc>
          <w:tcPr>
            <w:tcW w:w="1769" w:type="dxa"/>
            <w:vMerge/>
            <w:shd w:val="clear" w:color="auto" w:fill="auto"/>
            <w:vAlign w:val="center"/>
          </w:tcPr>
          <w:p w14:paraId="6041F1A2" w14:textId="77777777" w:rsidR="00927D72" w:rsidRPr="00C25669" w:rsidRDefault="00927D72" w:rsidP="00AB7300">
            <w:pPr>
              <w:pStyle w:val="TAL"/>
              <w:rPr>
                <w:rFonts w:eastAsia="SimSun"/>
              </w:rPr>
            </w:pPr>
          </w:p>
        </w:tc>
        <w:tc>
          <w:tcPr>
            <w:tcW w:w="3564" w:type="dxa"/>
            <w:gridSpan w:val="2"/>
            <w:shd w:val="clear" w:color="auto" w:fill="auto"/>
            <w:vAlign w:val="center"/>
          </w:tcPr>
          <w:p w14:paraId="5CDFC25F" w14:textId="77777777" w:rsidR="00927D72" w:rsidRPr="00C25669" w:rsidRDefault="00927D72" w:rsidP="00AB7300">
            <w:pPr>
              <w:pStyle w:val="TAL"/>
              <w:rPr>
                <w:rFonts w:eastAsia="SimSun"/>
              </w:rPr>
            </w:pPr>
            <w:r w:rsidRPr="00C25669">
              <w:rPr>
                <w:rFonts w:eastAsia="SimSun"/>
              </w:rPr>
              <w:t>Cyclic prefix</w:t>
            </w:r>
          </w:p>
        </w:tc>
        <w:tc>
          <w:tcPr>
            <w:tcW w:w="1084" w:type="dxa"/>
            <w:shd w:val="clear" w:color="auto" w:fill="auto"/>
            <w:vAlign w:val="center"/>
          </w:tcPr>
          <w:p w14:paraId="0F308D48" w14:textId="77777777" w:rsidR="00927D72" w:rsidRPr="00C25669" w:rsidRDefault="00927D72" w:rsidP="00AB7300">
            <w:pPr>
              <w:pStyle w:val="TAC"/>
              <w:rPr>
                <w:rFonts w:eastAsia="SimSun"/>
              </w:rPr>
            </w:pPr>
          </w:p>
        </w:tc>
        <w:tc>
          <w:tcPr>
            <w:tcW w:w="3204" w:type="dxa"/>
            <w:shd w:val="clear" w:color="auto" w:fill="auto"/>
            <w:vAlign w:val="center"/>
          </w:tcPr>
          <w:p w14:paraId="54A8C3AB" w14:textId="77777777" w:rsidR="00927D72" w:rsidRPr="00C25669" w:rsidRDefault="00927D72" w:rsidP="00AB7300">
            <w:pPr>
              <w:pStyle w:val="TAC"/>
              <w:rPr>
                <w:rFonts w:eastAsia="SimSun"/>
              </w:rPr>
            </w:pPr>
            <w:r w:rsidRPr="00C25669">
              <w:rPr>
                <w:rFonts w:eastAsia="SimSun"/>
              </w:rPr>
              <w:t>Normal</w:t>
            </w:r>
          </w:p>
        </w:tc>
      </w:tr>
      <w:tr w:rsidR="00927D72" w:rsidRPr="00C25669" w14:paraId="26F518F1" w14:textId="77777777" w:rsidTr="00AB7300">
        <w:trPr>
          <w:jc w:val="center"/>
        </w:trPr>
        <w:tc>
          <w:tcPr>
            <w:tcW w:w="1769" w:type="dxa"/>
            <w:vMerge w:val="restart"/>
            <w:shd w:val="clear" w:color="auto" w:fill="auto"/>
            <w:vAlign w:val="center"/>
          </w:tcPr>
          <w:p w14:paraId="3DDB850C" w14:textId="77777777" w:rsidR="00927D72" w:rsidRPr="00C25669" w:rsidRDefault="00927D72" w:rsidP="00AB7300">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E00C" w14:textId="77777777" w:rsidR="00927D72" w:rsidRPr="00C25669" w:rsidRDefault="00927D72" w:rsidP="00AB7300">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1EF928"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497AB4" w14:textId="77777777" w:rsidR="00927D72" w:rsidRPr="00C25669" w:rsidRDefault="00927D72" w:rsidP="00AB7300">
            <w:pPr>
              <w:pStyle w:val="TAC"/>
              <w:rPr>
                <w:rFonts w:eastAsia="SimSun"/>
              </w:rPr>
            </w:pPr>
            <w:r w:rsidRPr="00C25669">
              <w:rPr>
                <w:rFonts w:eastAsia="SimSun"/>
              </w:rPr>
              <w:t>Each slot</w:t>
            </w:r>
          </w:p>
        </w:tc>
      </w:tr>
      <w:tr w:rsidR="00927D72" w:rsidRPr="00C25669" w14:paraId="5D3DE40B" w14:textId="77777777" w:rsidTr="00AB7300">
        <w:trPr>
          <w:jc w:val="center"/>
        </w:trPr>
        <w:tc>
          <w:tcPr>
            <w:tcW w:w="1769" w:type="dxa"/>
            <w:vMerge/>
            <w:shd w:val="clear" w:color="auto" w:fill="auto"/>
            <w:vAlign w:val="center"/>
          </w:tcPr>
          <w:p w14:paraId="23CAAF51"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8121" w14:textId="77777777" w:rsidR="00927D72" w:rsidRPr="00C25669" w:rsidRDefault="00927D72" w:rsidP="00AB7300">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CAAC7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48785A" w14:textId="77777777" w:rsidR="00927D72" w:rsidRPr="00C25669" w:rsidRDefault="00927D72" w:rsidP="00AB7300">
            <w:pPr>
              <w:pStyle w:val="TAC"/>
              <w:rPr>
                <w:rFonts w:eastAsia="SimSun"/>
              </w:rPr>
            </w:pPr>
            <w:r w:rsidRPr="00C25669">
              <w:rPr>
                <w:rFonts w:eastAsia="SimSun"/>
              </w:rPr>
              <w:t>Symbols #0</w:t>
            </w:r>
          </w:p>
        </w:tc>
      </w:tr>
      <w:tr w:rsidR="00927D72" w:rsidRPr="00C25669" w14:paraId="7D0FCEEE" w14:textId="77777777" w:rsidTr="00AB7300">
        <w:trPr>
          <w:jc w:val="center"/>
        </w:trPr>
        <w:tc>
          <w:tcPr>
            <w:tcW w:w="1769" w:type="dxa"/>
            <w:vMerge/>
            <w:shd w:val="clear" w:color="auto" w:fill="auto"/>
            <w:vAlign w:val="center"/>
          </w:tcPr>
          <w:p w14:paraId="2A62618C"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12C0" w14:textId="77777777" w:rsidR="00927D72" w:rsidRPr="00C25669" w:rsidRDefault="00927D72" w:rsidP="00AB7300">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ED0FE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8763E2" w14:textId="77777777" w:rsidR="00927D72" w:rsidRPr="00C25669" w:rsidRDefault="00927D72" w:rsidP="00AB7300">
            <w:pPr>
              <w:pStyle w:val="TAC"/>
              <w:rPr>
                <w:rFonts w:eastAsia="SimSun"/>
              </w:rPr>
            </w:pPr>
            <w:r w:rsidRPr="00C25669">
              <w:rPr>
                <w:rFonts w:eastAsia="SimSun"/>
              </w:rPr>
              <w:t>Table 7.5A.1-2</w:t>
            </w:r>
          </w:p>
        </w:tc>
      </w:tr>
      <w:tr w:rsidR="00927D72" w:rsidRPr="00C25669" w14:paraId="15477E1D" w14:textId="77777777" w:rsidTr="00AB7300">
        <w:trPr>
          <w:jc w:val="center"/>
        </w:trPr>
        <w:tc>
          <w:tcPr>
            <w:tcW w:w="1769" w:type="dxa"/>
            <w:vMerge/>
            <w:shd w:val="clear" w:color="auto" w:fill="auto"/>
            <w:vAlign w:val="center"/>
          </w:tcPr>
          <w:p w14:paraId="62828E26"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343A" w14:textId="77777777" w:rsidR="00927D72" w:rsidRPr="00C25669" w:rsidRDefault="00927D72" w:rsidP="00AB7300">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A4688A"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4B5D4E" w14:textId="77777777" w:rsidR="00927D72" w:rsidRPr="00C25669" w:rsidRDefault="00927D72" w:rsidP="00AB7300">
            <w:pPr>
              <w:pStyle w:val="TAC"/>
              <w:rPr>
                <w:rFonts w:eastAsia="SimSun"/>
              </w:rPr>
            </w:pPr>
            <w:r w:rsidRPr="00C25669">
              <w:rPr>
                <w:rFonts w:eastAsia="SimSun"/>
              </w:rPr>
              <w:t>1/8</w:t>
            </w:r>
          </w:p>
        </w:tc>
      </w:tr>
      <w:tr w:rsidR="00927D72" w:rsidRPr="00C25669" w14:paraId="508276B5" w14:textId="77777777" w:rsidTr="00AB7300">
        <w:trPr>
          <w:jc w:val="center"/>
        </w:trPr>
        <w:tc>
          <w:tcPr>
            <w:tcW w:w="1769" w:type="dxa"/>
            <w:vMerge/>
            <w:shd w:val="clear" w:color="auto" w:fill="auto"/>
            <w:vAlign w:val="center"/>
          </w:tcPr>
          <w:p w14:paraId="72BDCCEA"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178E" w14:textId="77777777" w:rsidR="00927D72" w:rsidRPr="00C25669" w:rsidRDefault="00927D72" w:rsidP="00AB7300">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7387D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2E1FB0" w14:textId="77777777" w:rsidR="00927D72" w:rsidRPr="00C25669" w:rsidRDefault="00927D72" w:rsidP="00AB7300">
            <w:pPr>
              <w:pStyle w:val="TAC"/>
              <w:rPr>
                <w:rFonts w:eastAsia="SimSun"/>
              </w:rPr>
            </w:pPr>
            <w:r w:rsidRPr="00C25669">
              <w:rPr>
                <w:rFonts w:eastAsia="SimSun"/>
              </w:rPr>
              <w:t>Non-interleaved</w:t>
            </w:r>
          </w:p>
        </w:tc>
      </w:tr>
      <w:tr w:rsidR="00927D72" w:rsidRPr="00C25669" w14:paraId="27B551C3" w14:textId="77777777" w:rsidTr="00AB7300">
        <w:trPr>
          <w:jc w:val="center"/>
        </w:trPr>
        <w:tc>
          <w:tcPr>
            <w:tcW w:w="1769" w:type="dxa"/>
            <w:vMerge/>
            <w:shd w:val="clear" w:color="auto" w:fill="auto"/>
            <w:vAlign w:val="center"/>
          </w:tcPr>
          <w:p w14:paraId="3810DA71"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8EEF9" w14:textId="77777777" w:rsidR="00927D72" w:rsidRPr="00C25669" w:rsidRDefault="00927D72" w:rsidP="00AB7300">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14C30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8C1959" w14:textId="77777777" w:rsidR="00927D72" w:rsidRPr="00C25669" w:rsidRDefault="00927D72" w:rsidP="00AB7300">
            <w:pPr>
              <w:pStyle w:val="TAC"/>
              <w:rPr>
                <w:rFonts w:eastAsia="SimSun"/>
              </w:rPr>
            </w:pPr>
            <w:r w:rsidRPr="00C25669">
              <w:rPr>
                <w:rFonts w:eastAsia="SimSun"/>
              </w:rPr>
              <w:t>1-1</w:t>
            </w:r>
          </w:p>
        </w:tc>
      </w:tr>
      <w:tr w:rsidR="00927D72" w:rsidRPr="00C25669" w14:paraId="6043A0E9" w14:textId="77777777" w:rsidTr="00AB7300">
        <w:trPr>
          <w:jc w:val="center"/>
        </w:trPr>
        <w:tc>
          <w:tcPr>
            <w:tcW w:w="1769" w:type="dxa"/>
            <w:vMerge/>
            <w:shd w:val="clear" w:color="auto" w:fill="auto"/>
            <w:vAlign w:val="center"/>
          </w:tcPr>
          <w:p w14:paraId="720E64ED"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2D60E" w14:textId="77777777" w:rsidR="00927D72" w:rsidRPr="00C25669" w:rsidRDefault="00927D72" w:rsidP="00AB7300">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1A979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36B17C" w14:textId="77777777" w:rsidR="00927D72" w:rsidRPr="00C25669" w:rsidRDefault="00927D72" w:rsidP="00AB7300">
            <w:pPr>
              <w:pStyle w:val="TAC"/>
              <w:rPr>
                <w:rFonts w:eastAsia="SimSun"/>
              </w:rPr>
            </w:pPr>
            <w:r w:rsidRPr="00C25669">
              <w:rPr>
                <w:rFonts w:eastAsia="SimSun"/>
              </w:rPr>
              <w:t>TCI state #1</w:t>
            </w:r>
          </w:p>
        </w:tc>
      </w:tr>
      <w:tr w:rsidR="00927D72" w:rsidRPr="00C25669" w14:paraId="418783EA" w14:textId="77777777" w:rsidTr="00AB7300">
        <w:trPr>
          <w:jc w:val="center"/>
        </w:trPr>
        <w:tc>
          <w:tcPr>
            <w:tcW w:w="1769" w:type="dxa"/>
            <w:vMerge/>
            <w:shd w:val="clear" w:color="auto" w:fill="auto"/>
            <w:vAlign w:val="center"/>
          </w:tcPr>
          <w:p w14:paraId="1D80F3B2"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1C076" w14:textId="77777777" w:rsidR="00927D72" w:rsidRPr="00C25669" w:rsidRDefault="00927D72" w:rsidP="00AB7300">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11760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EA2B2F" w14:textId="77777777" w:rsidR="00927D72" w:rsidRPr="00C25669" w:rsidRDefault="00927D72" w:rsidP="00AB7300">
            <w:pPr>
              <w:pStyle w:val="TAC"/>
              <w:rPr>
                <w:rFonts w:eastAsia="SimSun"/>
              </w:rPr>
            </w:pPr>
            <w:r w:rsidRPr="00454F63">
              <w:t>Single Panel Type I, Random per slot with equal probability of precoder index 0 and 2, and with REG bundling granularity for number of Tx larger than 1</w:t>
            </w:r>
          </w:p>
        </w:tc>
      </w:tr>
      <w:tr w:rsidR="00927D72" w:rsidRPr="00C25669" w14:paraId="1FBCECA4" w14:textId="77777777" w:rsidTr="00AB7300">
        <w:trPr>
          <w:jc w:val="center"/>
        </w:trPr>
        <w:tc>
          <w:tcPr>
            <w:tcW w:w="1769" w:type="dxa"/>
            <w:vMerge w:val="restart"/>
            <w:shd w:val="clear" w:color="auto" w:fill="auto"/>
            <w:vAlign w:val="center"/>
          </w:tcPr>
          <w:p w14:paraId="06DC79AF" w14:textId="77777777" w:rsidR="00927D72" w:rsidRPr="00C25669" w:rsidRDefault="00927D72" w:rsidP="00AB7300">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E199" w14:textId="77777777" w:rsidR="00927D72" w:rsidRPr="00C25669" w:rsidRDefault="00927D72" w:rsidP="00AB7300">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BF9F2C"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4A26BE" w14:textId="77777777" w:rsidR="00927D72" w:rsidRPr="00C25669" w:rsidRDefault="00927D72" w:rsidP="00AB7300">
            <w:pPr>
              <w:pStyle w:val="TAC"/>
              <w:rPr>
                <w:rFonts w:eastAsia="SimSun" w:cs="Arial"/>
                <w:szCs w:val="18"/>
              </w:rPr>
            </w:pPr>
            <w:r w:rsidRPr="00C25669">
              <w:rPr>
                <w:rFonts w:eastAsia="SimSun" w:cs="Arial"/>
                <w:szCs w:val="18"/>
              </w:rPr>
              <w:t>Type A</w:t>
            </w:r>
          </w:p>
        </w:tc>
      </w:tr>
      <w:tr w:rsidR="00927D72" w:rsidRPr="00C25669" w14:paraId="786263AE" w14:textId="77777777" w:rsidTr="00AB7300">
        <w:trPr>
          <w:jc w:val="center"/>
        </w:trPr>
        <w:tc>
          <w:tcPr>
            <w:tcW w:w="1769" w:type="dxa"/>
            <w:vMerge/>
            <w:shd w:val="clear" w:color="auto" w:fill="auto"/>
            <w:vAlign w:val="center"/>
          </w:tcPr>
          <w:p w14:paraId="2DCF0A19"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3599" w14:textId="77777777" w:rsidR="00927D72" w:rsidRPr="00C25669" w:rsidRDefault="00927D72" w:rsidP="00AB7300">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EC2A97"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2AAE02" w14:textId="77777777" w:rsidR="00927D72" w:rsidRPr="00C25669" w:rsidRDefault="00927D72" w:rsidP="00AB7300">
            <w:pPr>
              <w:pStyle w:val="TAC"/>
              <w:rPr>
                <w:rFonts w:eastAsia="SimSun" w:cs="Arial"/>
                <w:szCs w:val="18"/>
              </w:rPr>
            </w:pPr>
            <w:r w:rsidRPr="00C25669">
              <w:rPr>
                <w:rFonts w:eastAsia="SimSun" w:cs="Arial"/>
                <w:szCs w:val="18"/>
              </w:rPr>
              <w:t>0</w:t>
            </w:r>
          </w:p>
        </w:tc>
      </w:tr>
      <w:tr w:rsidR="00927D72" w:rsidRPr="00C25669" w14:paraId="1779B173" w14:textId="77777777" w:rsidTr="00AB7300">
        <w:trPr>
          <w:jc w:val="center"/>
        </w:trPr>
        <w:tc>
          <w:tcPr>
            <w:tcW w:w="1769" w:type="dxa"/>
            <w:vMerge/>
            <w:shd w:val="clear" w:color="auto" w:fill="auto"/>
            <w:vAlign w:val="center"/>
          </w:tcPr>
          <w:p w14:paraId="71970C0F"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9369" w14:textId="77777777" w:rsidR="00927D72" w:rsidRPr="00C25669" w:rsidRDefault="00927D72" w:rsidP="00AB7300">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41F5A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796DE4" w14:textId="77777777" w:rsidR="00927D72" w:rsidRPr="00C25669" w:rsidRDefault="00927D72" w:rsidP="00AB7300">
            <w:pPr>
              <w:pStyle w:val="TAC"/>
              <w:rPr>
                <w:rFonts w:eastAsia="SimSun"/>
              </w:rPr>
            </w:pPr>
            <w:r w:rsidRPr="00C25669">
              <w:rPr>
                <w:rFonts w:eastAsia="SimSun"/>
              </w:rPr>
              <w:t>1</w:t>
            </w:r>
          </w:p>
        </w:tc>
      </w:tr>
      <w:tr w:rsidR="00927D72" w:rsidRPr="00C25669" w14:paraId="276B7F9E" w14:textId="77777777" w:rsidTr="00AB7300">
        <w:trPr>
          <w:jc w:val="center"/>
        </w:trPr>
        <w:tc>
          <w:tcPr>
            <w:tcW w:w="1769" w:type="dxa"/>
            <w:vMerge/>
            <w:shd w:val="clear" w:color="auto" w:fill="auto"/>
            <w:vAlign w:val="center"/>
          </w:tcPr>
          <w:p w14:paraId="329958A7"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ACA45" w14:textId="77777777" w:rsidR="00927D72" w:rsidRPr="00C25669" w:rsidRDefault="00927D72" w:rsidP="00AB7300">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5E9D7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CBEDB8" w14:textId="77777777" w:rsidR="00927D72" w:rsidRPr="00C25669" w:rsidRDefault="00927D72" w:rsidP="00AB7300">
            <w:pPr>
              <w:pStyle w:val="TAC"/>
              <w:rPr>
                <w:rFonts w:eastAsia="SimSun"/>
              </w:rPr>
            </w:pPr>
            <w:r w:rsidRPr="00C25669">
              <w:rPr>
                <w:rFonts w:eastAsia="SimSun"/>
              </w:rPr>
              <w:t>Static</w:t>
            </w:r>
          </w:p>
        </w:tc>
      </w:tr>
      <w:tr w:rsidR="00927D72" w:rsidRPr="00C25669" w14:paraId="35ACF08B" w14:textId="77777777" w:rsidTr="00AB7300">
        <w:trPr>
          <w:jc w:val="center"/>
        </w:trPr>
        <w:tc>
          <w:tcPr>
            <w:tcW w:w="1769" w:type="dxa"/>
            <w:vMerge/>
            <w:shd w:val="clear" w:color="auto" w:fill="auto"/>
            <w:vAlign w:val="center"/>
          </w:tcPr>
          <w:p w14:paraId="620B86B8"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3521" w14:textId="77777777" w:rsidR="00927D72" w:rsidRPr="00C25669" w:rsidRDefault="00927D72" w:rsidP="00AB7300">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CF2F9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61B6C1" w14:textId="77777777" w:rsidR="00927D72" w:rsidRPr="00C25669" w:rsidRDefault="00927D72" w:rsidP="00AB7300">
            <w:pPr>
              <w:pStyle w:val="TAC"/>
              <w:rPr>
                <w:rFonts w:eastAsia="SimSun"/>
              </w:rPr>
            </w:pPr>
            <w:r>
              <w:rPr>
                <w:rFonts w:eastAsia="SimSun"/>
              </w:rPr>
              <w:t>wideband</w:t>
            </w:r>
          </w:p>
        </w:tc>
      </w:tr>
      <w:tr w:rsidR="00927D72" w:rsidRPr="00C25669" w14:paraId="7366ED8B" w14:textId="77777777" w:rsidTr="00AB7300">
        <w:trPr>
          <w:jc w:val="center"/>
        </w:trPr>
        <w:tc>
          <w:tcPr>
            <w:tcW w:w="1769" w:type="dxa"/>
            <w:vMerge/>
            <w:shd w:val="clear" w:color="auto" w:fill="auto"/>
            <w:vAlign w:val="center"/>
          </w:tcPr>
          <w:p w14:paraId="4694C3A9"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08F4" w14:textId="77777777" w:rsidR="00927D72" w:rsidRPr="00C25669" w:rsidRDefault="00927D72" w:rsidP="00AB7300">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1B5B5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8B3B19" w14:textId="77777777" w:rsidR="00927D72" w:rsidRPr="00C25669" w:rsidRDefault="00927D72" w:rsidP="00AB7300">
            <w:pPr>
              <w:pStyle w:val="TAC"/>
              <w:rPr>
                <w:rFonts w:eastAsia="SimSun"/>
              </w:rPr>
            </w:pPr>
            <w:r w:rsidRPr="00C25669">
              <w:rPr>
                <w:rFonts w:eastAsia="SimSun"/>
              </w:rPr>
              <w:t>Type 0</w:t>
            </w:r>
          </w:p>
        </w:tc>
      </w:tr>
      <w:tr w:rsidR="00927D72" w:rsidRPr="00C25669" w14:paraId="25F43BD4" w14:textId="77777777" w:rsidTr="00AB7300">
        <w:trPr>
          <w:jc w:val="center"/>
        </w:trPr>
        <w:tc>
          <w:tcPr>
            <w:tcW w:w="1769" w:type="dxa"/>
            <w:vMerge/>
            <w:shd w:val="clear" w:color="auto" w:fill="auto"/>
            <w:vAlign w:val="center"/>
          </w:tcPr>
          <w:p w14:paraId="4EB3E7EE"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67CE" w14:textId="77777777" w:rsidR="00927D72" w:rsidRPr="00C25669" w:rsidRDefault="00927D72" w:rsidP="00AB7300">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FC3B9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866C44" w14:textId="77777777" w:rsidR="00927D72" w:rsidRPr="00C25669" w:rsidRDefault="00927D72" w:rsidP="00AB7300">
            <w:pPr>
              <w:pStyle w:val="TAC"/>
              <w:rPr>
                <w:rFonts w:eastAsia="SimSun"/>
              </w:rPr>
            </w:pPr>
            <w:r w:rsidRPr="00C25669">
              <w:rPr>
                <w:rFonts w:eastAsia="SimSun"/>
              </w:rPr>
              <w:t>Config2</w:t>
            </w:r>
          </w:p>
        </w:tc>
      </w:tr>
      <w:tr w:rsidR="00927D72" w:rsidRPr="00C25669" w14:paraId="30A9F812" w14:textId="77777777" w:rsidTr="00AB7300">
        <w:trPr>
          <w:jc w:val="center"/>
        </w:trPr>
        <w:tc>
          <w:tcPr>
            <w:tcW w:w="1769" w:type="dxa"/>
            <w:vMerge/>
            <w:shd w:val="clear" w:color="auto" w:fill="auto"/>
            <w:vAlign w:val="center"/>
          </w:tcPr>
          <w:p w14:paraId="25A806AA"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68A5" w14:textId="77777777" w:rsidR="00927D72" w:rsidRPr="00C25669" w:rsidRDefault="00927D72" w:rsidP="00AB7300">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FF675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2B8569" w14:textId="77777777" w:rsidR="00927D72" w:rsidRPr="00C25669" w:rsidRDefault="00927D72" w:rsidP="00AB7300">
            <w:pPr>
              <w:pStyle w:val="TAC"/>
              <w:rPr>
                <w:rFonts w:eastAsia="SimSun"/>
              </w:rPr>
            </w:pPr>
            <w:r w:rsidRPr="00C25669">
              <w:rPr>
                <w:rFonts w:eastAsia="SimSun"/>
              </w:rPr>
              <w:t>Non-interleaved</w:t>
            </w:r>
          </w:p>
        </w:tc>
      </w:tr>
      <w:tr w:rsidR="00927D72" w:rsidRPr="00C25669" w14:paraId="26A372F9" w14:textId="77777777" w:rsidTr="00AB7300">
        <w:trPr>
          <w:jc w:val="center"/>
        </w:trPr>
        <w:tc>
          <w:tcPr>
            <w:tcW w:w="1769" w:type="dxa"/>
            <w:vMerge/>
            <w:shd w:val="clear" w:color="auto" w:fill="auto"/>
            <w:vAlign w:val="center"/>
          </w:tcPr>
          <w:p w14:paraId="039E85BD"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43CD" w14:textId="77777777" w:rsidR="00927D72" w:rsidRPr="00C25669" w:rsidRDefault="00927D72" w:rsidP="00AB7300">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9F0CC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691" w14:textId="77777777" w:rsidR="00927D72" w:rsidRPr="00C25669" w:rsidRDefault="00927D72" w:rsidP="00AB7300">
            <w:pPr>
              <w:pStyle w:val="TAC"/>
              <w:rPr>
                <w:rFonts w:eastAsia="SimSun"/>
              </w:rPr>
            </w:pPr>
            <w:r w:rsidRPr="00C25669">
              <w:rPr>
                <w:rFonts w:eastAsia="SimSun"/>
              </w:rPr>
              <w:t>N/A</w:t>
            </w:r>
          </w:p>
        </w:tc>
      </w:tr>
      <w:tr w:rsidR="00927D72" w:rsidRPr="00C25669" w14:paraId="4BF26177" w14:textId="77777777" w:rsidTr="00AB7300">
        <w:trPr>
          <w:jc w:val="center"/>
        </w:trPr>
        <w:tc>
          <w:tcPr>
            <w:tcW w:w="1769" w:type="dxa"/>
            <w:vMerge/>
            <w:shd w:val="clear" w:color="auto" w:fill="auto"/>
            <w:vAlign w:val="center"/>
          </w:tcPr>
          <w:p w14:paraId="677E7A12"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DE68B" w14:textId="77777777" w:rsidR="00927D72" w:rsidRPr="00C25669" w:rsidRDefault="00927D72" w:rsidP="00AB7300">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2252D0"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CFDA32" w14:textId="77777777" w:rsidR="00927D72" w:rsidRPr="00C25669" w:rsidRDefault="00927D72" w:rsidP="00AB7300">
            <w:pPr>
              <w:pStyle w:val="TAC"/>
              <w:rPr>
                <w:rFonts w:eastAsia="SimSun" w:cs="Arial"/>
                <w:szCs w:val="18"/>
              </w:rPr>
            </w:pPr>
            <w:r w:rsidRPr="00C25669">
              <w:rPr>
                <w:rFonts w:cs="Arial"/>
                <w:szCs w:val="18"/>
              </w:rPr>
              <w:t>1</w:t>
            </w:r>
          </w:p>
        </w:tc>
      </w:tr>
      <w:tr w:rsidR="00927D72" w:rsidRPr="00C25669" w14:paraId="57D3EF6A" w14:textId="77777777" w:rsidTr="00AB7300">
        <w:trPr>
          <w:jc w:val="center"/>
        </w:trPr>
        <w:tc>
          <w:tcPr>
            <w:tcW w:w="1769" w:type="dxa"/>
            <w:vMerge/>
            <w:shd w:val="clear" w:color="auto" w:fill="auto"/>
            <w:vAlign w:val="center"/>
          </w:tcPr>
          <w:p w14:paraId="2C920000"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DDCF" w14:textId="77777777" w:rsidR="00927D72" w:rsidRPr="00C25669" w:rsidRDefault="00927D72" w:rsidP="00AB7300">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04837ED"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963DF7" w14:textId="77777777" w:rsidR="00927D72" w:rsidRPr="00C25669" w:rsidRDefault="00927D72" w:rsidP="00AB7300">
            <w:pPr>
              <w:pStyle w:val="TAC"/>
              <w:rPr>
                <w:rFonts w:eastAsia="SimSun" w:cs="Arial"/>
                <w:szCs w:val="18"/>
              </w:rPr>
            </w:pPr>
            <w:r w:rsidRPr="00C25669">
              <w:rPr>
                <w:rFonts w:cs="Arial"/>
                <w:szCs w:val="18"/>
              </w:rPr>
              <w:t>13</w:t>
            </w:r>
          </w:p>
        </w:tc>
      </w:tr>
      <w:tr w:rsidR="00927D72" w:rsidRPr="00C25669" w14:paraId="07496007" w14:textId="77777777" w:rsidTr="00AB7300">
        <w:trPr>
          <w:jc w:val="center"/>
        </w:trPr>
        <w:tc>
          <w:tcPr>
            <w:tcW w:w="1769" w:type="dxa"/>
            <w:vMerge w:val="restart"/>
            <w:shd w:val="clear" w:color="auto" w:fill="auto"/>
            <w:vAlign w:val="center"/>
          </w:tcPr>
          <w:p w14:paraId="7894A8AB" w14:textId="77777777" w:rsidR="00927D72" w:rsidRPr="00C25669" w:rsidRDefault="00927D72" w:rsidP="00AB7300">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AF4A" w14:textId="77777777" w:rsidR="00927D72" w:rsidRPr="00C25669" w:rsidRDefault="00927D72" w:rsidP="00AB7300">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AC9DC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2E74F2" w14:textId="77777777" w:rsidR="00927D72" w:rsidRPr="00C25669" w:rsidRDefault="00927D72" w:rsidP="00AB7300">
            <w:pPr>
              <w:pStyle w:val="TAC"/>
              <w:rPr>
                <w:rFonts w:eastAsia="SimSun"/>
              </w:rPr>
            </w:pPr>
            <w:r w:rsidRPr="00C25669">
              <w:rPr>
                <w:rFonts w:eastAsia="SimSun"/>
              </w:rPr>
              <w:t>Type 1</w:t>
            </w:r>
          </w:p>
        </w:tc>
      </w:tr>
      <w:tr w:rsidR="00927D72" w:rsidRPr="00C25669" w14:paraId="62AADE1F" w14:textId="77777777" w:rsidTr="00AB7300">
        <w:trPr>
          <w:jc w:val="center"/>
        </w:trPr>
        <w:tc>
          <w:tcPr>
            <w:tcW w:w="1769" w:type="dxa"/>
            <w:vMerge/>
            <w:shd w:val="clear" w:color="auto" w:fill="auto"/>
            <w:vAlign w:val="center"/>
          </w:tcPr>
          <w:p w14:paraId="24F5A69D"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A61B" w14:textId="77777777" w:rsidR="00927D72" w:rsidRPr="00C25669" w:rsidRDefault="00927D72" w:rsidP="00AB7300">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C2482E"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57D59E" w14:textId="77777777" w:rsidR="00927D72" w:rsidRPr="00C25669" w:rsidRDefault="00927D72" w:rsidP="00AB7300">
            <w:pPr>
              <w:pStyle w:val="TAC"/>
              <w:rPr>
                <w:rFonts w:eastAsia="SimSun"/>
              </w:rPr>
            </w:pPr>
            <w:r w:rsidRPr="00C25669">
              <w:rPr>
                <w:rFonts w:eastAsia="SimSun"/>
              </w:rPr>
              <w:t>1</w:t>
            </w:r>
          </w:p>
        </w:tc>
      </w:tr>
      <w:tr w:rsidR="00927D72" w:rsidRPr="00C25669" w14:paraId="60AA791B" w14:textId="77777777" w:rsidTr="00AB7300">
        <w:trPr>
          <w:jc w:val="center"/>
        </w:trPr>
        <w:tc>
          <w:tcPr>
            <w:tcW w:w="1769" w:type="dxa"/>
            <w:vMerge/>
            <w:shd w:val="clear" w:color="auto" w:fill="auto"/>
            <w:vAlign w:val="center"/>
          </w:tcPr>
          <w:p w14:paraId="50182F4A"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1687" w14:textId="77777777" w:rsidR="00927D72" w:rsidRPr="00C25669" w:rsidRDefault="00927D72" w:rsidP="00AB7300">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FC216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9AE0AF" w14:textId="77777777" w:rsidR="00927D72" w:rsidRPr="00C25669" w:rsidRDefault="00927D72" w:rsidP="00AB7300">
            <w:pPr>
              <w:pStyle w:val="TAC"/>
              <w:rPr>
                <w:rFonts w:eastAsia="SimSun"/>
              </w:rPr>
            </w:pPr>
            <w:r w:rsidRPr="00C25669">
              <w:rPr>
                <w:rFonts w:eastAsia="SimSun"/>
              </w:rPr>
              <w:t>1</w:t>
            </w:r>
          </w:p>
        </w:tc>
      </w:tr>
      <w:tr w:rsidR="00927D72" w:rsidRPr="00C25669" w14:paraId="6252831A" w14:textId="77777777" w:rsidTr="00AB7300">
        <w:trPr>
          <w:jc w:val="center"/>
        </w:trPr>
        <w:tc>
          <w:tcPr>
            <w:tcW w:w="1769" w:type="dxa"/>
            <w:vMerge/>
            <w:shd w:val="clear" w:color="auto" w:fill="auto"/>
            <w:vAlign w:val="center"/>
          </w:tcPr>
          <w:p w14:paraId="06F4F15B"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DCCA" w14:textId="77777777" w:rsidR="00927D72" w:rsidRPr="00C25669" w:rsidRDefault="00927D72" w:rsidP="00AB7300">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B21C1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EC1E48" w14:textId="77777777" w:rsidR="00927D72" w:rsidRPr="00C25669" w:rsidRDefault="00927D72" w:rsidP="00AB7300">
            <w:pPr>
              <w:pStyle w:val="TAC"/>
              <w:rPr>
                <w:rFonts w:eastAsia="SimSun"/>
              </w:rPr>
            </w:pPr>
            <w:r w:rsidRPr="00C25669">
              <w:rPr>
                <w:rFonts w:eastAsia="SimSun"/>
              </w:rPr>
              <w:t>{1000} for 1 Layer CCs</w:t>
            </w:r>
            <w:r w:rsidRPr="00C25669">
              <w:rPr>
                <w:rFonts w:eastAsia="SimSun"/>
              </w:rPr>
              <w:br/>
              <w:t>{1000, 1001} for 2 Layers CCs</w:t>
            </w:r>
          </w:p>
        </w:tc>
      </w:tr>
      <w:tr w:rsidR="00927D72" w:rsidRPr="00C25669" w14:paraId="06AEEEB1" w14:textId="77777777" w:rsidTr="00AB7300">
        <w:trPr>
          <w:jc w:val="center"/>
        </w:trPr>
        <w:tc>
          <w:tcPr>
            <w:tcW w:w="1769" w:type="dxa"/>
            <w:vMerge/>
            <w:shd w:val="clear" w:color="auto" w:fill="auto"/>
            <w:vAlign w:val="center"/>
          </w:tcPr>
          <w:p w14:paraId="127C5936"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71B26" w14:textId="77777777" w:rsidR="00927D72" w:rsidRPr="00C25669" w:rsidRDefault="00927D72" w:rsidP="00AB7300">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5952E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CF2AEF" w14:textId="77777777" w:rsidR="00927D72" w:rsidRPr="00C25669" w:rsidRDefault="00927D72" w:rsidP="00AB7300">
            <w:pPr>
              <w:pStyle w:val="TAC"/>
              <w:rPr>
                <w:rFonts w:eastAsia="SimSun"/>
              </w:rPr>
            </w:pPr>
            <w:r w:rsidRPr="00C25669">
              <w:rPr>
                <w:rFonts w:eastAsia="SimSun"/>
              </w:rPr>
              <w:t>1</w:t>
            </w:r>
          </w:p>
        </w:tc>
      </w:tr>
      <w:tr w:rsidR="00927D72" w:rsidRPr="00C25669" w14:paraId="2D7A1D54" w14:textId="77777777" w:rsidTr="00AB7300">
        <w:trPr>
          <w:jc w:val="center"/>
        </w:trPr>
        <w:tc>
          <w:tcPr>
            <w:tcW w:w="1769" w:type="dxa"/>
            <w:vMerge w:val="restart"/>
            <w:tcBorders>
              <w:right w:val="single" w:sz="4" w:space="0" w:color="auto"/>
            </w:tcBorders>
            <w:shd w:val="clear" w:color="auto" w:fill="auto"/>
            <w:vAlign w:val="center"/>
          </w:tcPr>
          <w:p w14:paraId="0007A3F1" w14:textId="77777777" w:rsidR="00927D72" w:rsidRPr="00C25669" w:rsidRDefault="00927D72" w:rsidP="00AB7300">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40290B66" w14:textId="77777777" w:rsidR="00927D72" w:rsidRPr="00C25669" w:rsidRDefault="00927D72" w:rsidP="00AB7300">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A7206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392B017" w14:textId="77777777" w:rsidR="00927D72" w:rsidRPr="00C25669" w:rsidRDefault="00927D72" w:rsidP="00AB7300">
            <w:pPr>
              <w:pStyle w:val="TAC"/>
              <w:rPr>
                <w:rFonts w:eastAsia="SimSun"/>
              </w:rPr>
            </w:pPr>
            <w:r w:rsidRPr="00C25669">
              <w:rPr>
                <w:rFonts w:eastAsia="SimSun"/>
              </w:rPr>
              <w:t>2</w:t>
            </w:r>
          </w:p>
        </w:tc>
      </w:tr>
      <w:tr w:rsidR="00927D72" w:rsidRPr="00C25669" w14:paraId="1AAEB581" w14:textId="77777777" w:rsidTr="00AB7300">
        <w:trPr>
          <w:jc w:val="center"/>
        </w:trPr>
        <w:tc>
          <w:tcPr>
            <w:tcW w:w="1769" w:type="dxa"/>
            <w:vMerge/>
            <w:tcBorders>
              <w:right w:val="single" w:sz="4" w:space="0" w:color="auto"/>
            </w:tcBorders>
            <w:shd w:val="clear" w:color="auto" w:fill="auto"/>
            <w:vAlign w:val="center"/>
          </w:tcPr>
          <w:p w14:paraId="40C3DC9E" w14:textId="77777777" w:rsidR="00927D72" w:rsidRPr="00C25669" w:rsidRDefault="00927D72" w:rsidP="00AB7300">
            <w:pPr>
              <w:pStyle w:val="TAL"/>
              <w:rPr>
                <w:rFonts w:eastAsia="SimSun"/>
              </w:rPr>
            </w:pPr>
          </w:p>
        </w:tc>
        <w:tc>
          <w:tcPr>
            <w:tcW w:w="3564" w:type="dxa"/>
            <w:gridSpan w:val="2"/>
            <w:tcBorders>
              <w:right w:val="single" w:sz="4" w:space="0" w:color="auto"/>
            </w:tcBorders>
            <w:shd w:val="clear" w:color="auto" w:fill="auto"/>
            <w:vAlign w:val="center"/>
          </w:tcPr>
          <w:p w14:paraId="34F35D52" w14:textId="77777777" w:rsidR="00927D72" w:rsidRPr="00C25669" w:rsidRDefault="00927D72" w:rsidP="00AB7300">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4FF2B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1E83AF" w14:textId="77777777" w:rsidR="00927D72" w:rsidRPr="00C25669" w:rsidRDefault="00927D72" w:rsidP="00AB7300">
            <w:pPr>
              <w:pStyle w:val="TAC"/>
              <w:rPr>
                <w:rFonts w:eastAsia="SimSun"/>
              </w:rPr>
            </w:pPr>
            <w:r w:rsidRPr="00C25669">
              <w:rPr>
                <w:rFonts w:eastAsia="SimSun"/>
              </w:rPr>
              <w:t>1</w:t>
            </w:r>
          </w:p>
        </w:tc>
      </w:tr>
      <w:tr w:rsidR="00927D72" w:rsidRPr="00C25669" w14:paraId="6F603F4A" w14:textId="77777777" w:rsidTr="00AB7300">
        <w:trPr>
          <w:jc w:val="center"/>
        </w:trPr>
        <w:tc>
          <w:tcPr>
            <w:tcW w:w="1769" w:type="dxa"/>
            <w:vMerge w:val="restart"/>
            <w:shd w:val="clear" w:color="auto" w:fill="auto"/>
            <w:vAlign w:val="center"/>
          </w:tcPr>
          <w:p w14:paraId="3B75E30A" w14:textId="77777777" w:rsidR="00927D72" w:rsidRPr="00C25669" w:rsidRDefault="00927D72" w:rsidP="00AB7300">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3D3EB" w14:textId="77777777" w:rsidR="00927D72" w:rsidRPr="00C25669" w:rsidRDefault="00927D72" w:rsidP="00AB7300">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35BDA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BA97D8" w14:textId="77777777" w:rsidR="00927D72" w:rsidRPr="00C25669" w:rsidRDefault="00927D72" w:rsidP="00AB730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927D72" w:rsidRPr="00C25669" w14:paraId="67F212CE" w14:textId="77777777" w:rsidTr="00AB7300">
        <w:trPr>
          <w:jc w:val="center"/>
        </w:trPr>
        <w:tc>
          <w:tcPr>
            <w:tcW w:w="1769" w:type="dxa"/>
            <w:vMerge/>
            <w:shd w:val="clear" w:color="auto" w:fill="auto"/>
            <w:vAlign w:val="center"/>
          </w:tcPr>
          <w:p w14:paraId="5A68E39B"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0968A" w14:textId="77777777" w:rsidR="00927D72" w:rsidRPr="00C25669" w:rsidRDefault="00927D72" w:rsidP="00AB7300">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CBEED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95BB17"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4937422A"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927D72" w:rsidRPr="00C25669" w14:paraId="01D43E7F" w14:textId="77777777" w:rsidTr="00AB7300">
        <w:trPr>
          <w:jc w:val="center"/>
        </w:trPr>
        <w:tc>
          <w:tcPr>
            <w:tcW w:w="1769" w:type="dxa"/>
            <w:vMerge/>
            <w:shd w:val="clear" w:color="auto" w:fill="auto"/>
            <w:vAlign w:val="center"/>
          </w:tcPr>
          <w:p w14:paraId="4CC868F6"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966F" w14:textId="77777777" w:rsidR="00927D72" w:rsidRPr="00C25669" w:rsidRDefault="00927D72" w:rsidP="00AB7300">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EAFDD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18C897" w14:textId="77777777" w:rsidR="00927D72" w:rsidRPr="00C25669" w:rsidRDefault="00927D72" w:rsidP="00AB7300">
            <w:pPr>
              <w:pStyle w:val="TAC"/>
              <w:rPr>
                <w:rFonts w:eastAsia="SimSun"/>
              </w:rPr>
            </w:pPr>
            <w:r w:rsidRPr="00C25669">
              <w:rPr>
                <w:rFonts w:eastAsia="SimSun"/>
              </w:rPr>
              <w:t>1 for CSI-RS resource 1,2,3,4</w:t>
            </w:r>
          </w:p>
        </w:tc>
      </w:tr>
      <w:tr w:rsidR="00927D72" w:rsidRPr="00C25669" w14:paraId="571C6D41" w14:textId="77777777" w:rsidTr="00AB7300">
        <w:trPr>
          <w:jc w:val="center"/>
        </w:trPr>
        <w:tc>
          <w:tcPr>
            <w:tcW w:w="1769" w:type="dxa"/>
            <w:vMerge/>
            <w:shd w:val="clear" w:color="auto" w:fill="auto"/>
            <w:vAlign w:val="center"/>
          </w:tcPr>
          <w:p w14:paraId="466E4881"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69D1" w14:textId="77777777" w:rsidR="00927D72" w:rsidRPr="00C25669" w:rsidRDefault="00927D72" w:rsidP="00AB7300">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481F1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DD769D" w14:textId="77777777" w:rsidR="00927D72" w:rsidRPr="00C25669" w:rsidRDefault="00927D72" w:rsidP="00AB7300">
            <w:pPr>
              <w:pStyle w:val="TAC"/>
              <w:rPr>
                <w:rFonts w:eastAsia="SimSun"/>
              </w:rPr>
            </w:pPr>
            <w:r w:rsidRPr="00C25669">
              <w:rPr>
                <w:rFonts w:eastAsia="SimSun"/>
              </w:rPr>
              <w:t>'No CDM' for CSI-RS resource 1,2,3,4</w:t>
            </w:r>
          </w:p>
        </w:tc>
      </w:tr>
      <w:tr w:rsidR="00927D72" w:rsidRPr="00C25669" w14:paraId="56010AFD" w14:textId="77777777" w:rsidTr="00AB7300">
        <w:trPr>
          <w:jc w:val="center"/>
        </w:trPr>
        <w:tc>
          <w:tcPr>
            <w:tcW w:w="1769" w:type="dxa"/>
            <w:vMerge/>
            <w:shd w:val="clear" w:color="auto" w:fill="auto"/>
            <w:vAlign w:val="center"/>
          </w:tcPr>
          <w:p w14:paraId="78983924"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514D1" w14:textId="77777777" w:rsidR="00927D72" w:rsidRPr="00C25669" w:rsidRDefault="00927D72" w:rsidP="00AB7300">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8C376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36E521" w14:textId="77777777" w:rsidR="00927D72" w:rsidRPr="00C25669" w:rsidRDefault="00927D72" w:rsidP="00AB7300">
            <w:pPr>
              <w:pStyle w:val="TAC"/>
              <w:rPr>
                <w:rFonts w:eastAsia="SimSun"/>
              </w:rPr>
            </w:pPr>
            <w:r w:rsidRPr="00C25669">
              <w:rPr>
                <w:rFonts w:eastAsia="SimSun"/>
              </w:rPr>
              <w:t>3 for CSI-RS resource 1,2,3,4</w:t>
            </w:r>
          </w:p>
        </w:tc>
      </w:tr>
      <w:tr w:rsidR="00927D72" w:rsidRPr="00C25669" w14:paraId="6FE31F69" w14:textId="77777777" w:rsidTr="00AB7300">
        <w:trPr>
          <w:jc w:val="center"/>
        </w:trPr>
        <w:tc>
          <w:tcPr>
            <w:tcW w:w="1769" w:type="dxa"/>
            <w:vMerge/>
            <w:shd w:val="clear" w:color="auto" w:fill="auto"/>
            <w:vAlign w:val="center"/>
          </w:tcPr>
          <w:p w14:paraId="010F6A40"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BC0AA" w14:textId="77777777" w:rsidR="00927D72" w:rsidRPr="00C25669" w:rsidRDefault="00927D72" w:rsidP="00AB7300">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CB0211"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1B0FFC" w14:textId="77777777" w:rsidR="00927D72" w:rsidRPr="00C25669" w:rsidRDefault="00927D72" w:rsidP="00AB7300">
            <w:pPr>
              <w:pStyle w:val="TAC"/>
              <w:rPr>
                <w:rFonts w:eastAsia="SimSun"/>
              </w:rPr>
            </w:pPr>
            <w:r w:rsidRPr="00C25669">
              <w:rPr>
                <w:rFonts w:eastAsia="SimSun"/>
              </w:rPr>
              <w:t>60 kHz SCS: 80 for CSI-RS resource 1,2,3,4</w:t>
            </w:r>
          </w:p>
          <w:p w14:paraId="5740E6CD" w14:textId="77777777" w:rsidR="00927D72" w:rsidRPr="00C25669" w:rsidRDefault="00927D72" w:rsidP="00AB7300">
            <w:pPr>
              <w:pStyle w:val="TAC"/>
              <w:rPr>
                <w:rFonts w:eastAsia="SimSun"/>
              </w:rPr>
            </w:pPr>
            <w:r w:rsidRPr="00C25669">
              <w:rPr>
                <w:rFonts w:eastAsia="SimSun"/>
              </w:rPr>
              <w:t>120 kHz SCS: 160 for CSI-RS resource 1,2,3,4</w:t>
            </w:r>
          </w:p>
        </w:tc>
      </w:tr>
      <w:tr w:rsidR="00927D72" w:rsidRPr="00C25669" w14:paraId="35532DE0" w14:textId="77777777" w:rsidTr="00AB7300">
        <w:trPr>
          <w:jc w:val="center"/>
        </w:trPr>
        <w:tc>
          <w:tcPr>
            <w:tcW w:w="1769" w:type="dxa"/>
            <w:vMerge/>
            <w:shd w:val="clear" w:color="auto" w:fill="auto"/>
            <w:vAlign w:val="center"/>
          </w:tcPr>
          <w:p w14:paraId="7738F049"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0526" w14:textId="77777777" w:rsidR="00927D72" w:rsidRPr="00C25669" w:rsidRDefault="00927D72" w:rsidP="00AB7300">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3D5A8C"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C77B3D" w14:textId="77777777" w:rsidR="00927D72" w:rsidRPr="00C25669" w:rsidRDefault="00927D72" w:rsidP="00AB7300">
            <w:pPr>
              <w:pStyle w:val="TAC"/>
              <w:rPr>
                <w:rFonts w:eastAsia="SimSun"/>
              </w:rPr>
            </w:pPr>
            <w:r w:rsidRPr="00C25669">
              <w:rPr>
                <w:rFonts w:eastAsia="SimSun"/>
              </w:rPr>
              <w:t>60 kHz SCS:</w:t>
            </w:r>
          </w:p>
          <w:p w14:paraId="14CF867D" w14:textId="77777777" w:rsidR="00927D72" w:rsidRPr="00C25669" w:rsidRDefault="00927D72" w:rsidP="00AB7300">
            <w:pPr>
              <w:pStyle w:val="TAC"/>
              <w:rPr>
                <w:rFonts w:eastAsia="SimSun"/>
              </w:rPr>
            </w:pPr>
            <w:r w:rsidRPr="00C25669">
              <w:rPr>
                <w:rFonts w:eastAsia="SimSun"/>
              </w:rPr>
              <w:t>40 for CSI-RS resource 1 and 2</w:t>
            </w:r>
          </w:p>
          <w:p w14:paraId="78672D24" w14:textId="77777777" w:rsidR="00927D72" w:rsidRPr="00C25669" w:rsidRDefault="00927D72" w:rsidP="00AB7300">
            <w:pPr>
              <w:pStyle w:val="TAC"/>
              <w:rPr>
                <w:rFonts w:eastAsia="SimSun"/>
              </w:rPr>
            </w:pPr>
            <w:r w:rsidRPr="00C25669">
              <w:rPr>
                <w:rFonts w:eastAsia="SimSun"/>
              </w:rPr>
              <w:t>41 for CSI-RS resource 3 and 4</w:t>
            </w:r>
          </w:p>
          <w:p w14:paraId="293BC613" w14:textId="77777777" w:rsidR="00927D72" w:rsidRPr="00C25669" w:rsidRDefault="00927D72" w:rsidP="00AB7300">
            <w:pPr>
              <w:pStyle w:val="TAC"/>
              <w:rPr>
                <w:rFonts w:eastAsia="SimSun"/>
              </w:rPr>
            </w:pPr>
          </w:p>
          <w:p w14:paraId="752A9473" w14:textId="77777777" w:rsidR="00927D72" w:rsidRPr="00C25669" w:rsidRDefault="00927D72" w:rsidP="00AB7300">
            <w:pPr>
              <w:pStyle w:val="TAC"/>
              <w:rPr>
                <w:rFonts w:eastAsia="SimSun"/>
              </w:rPr>
            </w:pPr>
            <w:r w:rsidRPr="00C25669">
              <w:rPr>
                <w:rFonts w:eastAsia="SimSun"/>
              </w:rPr>
              <w:t>120 kHz SCS:</w:t>
            </w:r>
          </w:p>
          <w:p w14:paraId="7D8DFFE7" w14:textId="77777777" w:rsidR="00927D72" w:rsidRPr="00C25669" w:rsidRDefault="00927D72" w:rsidP="00AB7300">
            <w:pPr>
              <w:pStyle w:val="TAC"/>
              <w:rPr>
                <w:rFonts w:eastAsia="SimSun"/>
              </w:rPr>
            </w:pPr>
            <w:r w:rsidRPr="00C25669">
              <w:rPr>
                <w:rFonts w:eastAsia="SimSun"/>
              </w:rPr>
              <w:t>80 for CSI-RS resource 1 and 2</w:t>
            </w:r>
          </w:p>
          <w:p w14:paraId="4B9F3222" w14:textId="77777777" w:rsidR="00927D72" w:rsidRPr="00C25669" w:rsidRDefault="00927D72" w:rsidP="00AB7300">
            <w:pPr>
              <w:pStyle w:val="TAC"/>
              <w:rPr>
                <w:rFonts w:eastAsia="SimSun"/>
              </w:rPr>
            </w:pPr>
            <w:r w:rsidRPr="00C25669">
              <w:rPr>
                <w:rFonts w:eastAsia="SimSun"/>
              </w:rPr>
              <w:t>81 for CSI-RS resource 3 and 4</w:t>
            </w:r>
          </w:p>
        </w:tc>
      </w:tr>
      <w:tr w:rsidR="00927D72" w:rsidRPr="00C25669" w14:paraId="106EBDA3" w14:textId="77777777" w:rsidTr="00AB7300">
        <w:trPr>
          <w:jc w:val="center"/>
        </w:trPr>
        <w:tc>
          <w:tcPr>
            <w:tcW w:w="1769" w:type="dxa"/>
            <w:vMerge/>
            <w:shd w:val="clear" w:color="auto" w:fill="auto"/>
            <w:vAlign w:val="center"/>
          </w:tcPr>
          <w:p w14:paraId="5313B6F3"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7A8B" w14:textId="77777777" w:rsidR="00927D72" w:rsidRPr="00C25669" w:rsidRDefault="00927D72" w:rsidP="00AB7300">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90006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6C94C8" w14:textId="77777777" w:rsidR="00927D72" w:rsidRPr="00C25669" w:rsidRDefault="00927D72" w:rsidP="00AB7300">
            <w:pPr>
              <w:pStyle w:val="TAC"/>
              <w:rPr>
                <w:rFonts w:eastAsia="SimSun"/>
                <w:szCs w:val="18"/>
              </w:rPr>
            </w:pPr>
            <w:r w:rsidRPr="00C25669">
              <w:rPr>
                <w:rFonts w:eastAsia="SimSun"/>
                <w:szCs w:val="18"/>
              </w:rPr>
              <w:t>Start PRB 0</w:t>
            </w:r>
          </w:p>
          <w:p w14:paraId="1C94B84A" w14:textId="77777777" w:rsidR="00927D72" w:rsidRPr="00C25669" w:rsidRDefault="00927D72" w:rsidP="00AB7300">
            <w:pPr>
              <w:pStyle w:val="TAC"/>
              <w:rPr>
                <w:rFonts w:eastAsia="SimSun"/>
              </w:rPr>
            </w:pPr>
            <w:r w:rsidRPr="00C25669">
              <w:rPr>
                <w:rFonts w:eastAsia="SimSun"/>
                <w:szCs w:val="18"/>
              </w:rPr>
              <w:t xml:space="preserve">Number of PRB = </w:t>
            </w:r>
            <w:proofErr w:type="gramStart"/>
            <w:r>
              <w:rPr>
                <w:rFonts w:eastAsia="SimSun"/>
                <w:szCs w:val="18"/>
              </w:rPr>
              <w:t>ceil(</w:t>
            </w:r>
            <w:proofErr w:type="gramEnd"/>
            <w:r w:rsidRPr="00C25669">
              <w:rPr>
                <w:rFonts w:eastAsia="SimSun"/>
                <w:szCs w:val="18"/>
              </w:rPr>
              <w:t>BWP size</w:t>
            </w:r>
            <w:r>
              <w:rPr>
                <w:rFonts w:eastAsia="SimSun"/>
              </w:rPr>
              <w:t>/4)*4</w:t>
            </w:r>
          </w:p>
        </w:tc>
      </w:tr>
      <w:tr w:rsidR="00927D72" w:rsidRPr="00C25669" w14:paraId="7AF2F61E" w14:textId="77777777" w:rsidTr="00AB7300">
        <w:trPr>
          <w:jc w:val="center"/>
        </w:trPr>
        <w:tc>
          <w:tcPr>
            <w:tcW w:w="1769" w:type="dxa"/>
            <w:vMerge/>
            <w:shd w:val="clear" w:color="auto" w:fill="auto"/>
            <w:vAlign w:val="center"/>
          </w:tcPr>
          <w:p w14:paraId="036DC606"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8350" w14:textId="77777777" w:rsidR="00927D72" w:rsidRPr="00C25669" w:rsidRDefault="00927D72" w:rsidP="00AB7300">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84513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2C1A20" w14:textId="77777777" w:rsidR="00927D72" w:rsidRPr="00C25669" w:rsidRDefault="00927D72" w:rsidP="00AB7300">
            <w:pPr>
              <w:pStyle w:val="TAC"/>
              <w:rPr>
                <w:rFonts w:eastAsia="SimSun"/>
              </w:rPr>
            </w:pPr>
            <w:r w:rsidRPr="00C25669">
              <w:rPr>
                <w:rFonts w:eastAsia="SimSun"/>
                <w:szCs w:val="18"/>
              </w:rPr>
              <w:t>TCI state #0</w:t>
            </w:r>
          </w:p>
        </w:tc>
      </w:tr>
      <w:tr w:rsidR="00927D72" w:rsidRPr="00C25669" w14:paraId="09101503" w14:textId="77777777" w:rsidTr="00AB7300">
        <w:trPr>
          <w:jc w:val="center"/>
        </w:trPr>
        <w:tc>
          <w:tcPr>
            <w:tcW w:w="1769" w:type="dxa"/>
            <w:vMerge w:val="restart"/>
            <w:shd w:val="clear" w:color="auto" w:fill="auto"/>
            <w:vAlign w:val="center"/>
          </w:tcPr>
          <w:p w14:paraId="55D8DB74" w14:textId="77777777" w:rsidR="00927D72" w:rsidRPr="00C25669" w:rsidRDefault="00927D72" w:rsidP="00AB7300">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7C309" w14:textId="77777777" w:rsidR="00927D72" w:rsidRPr="00C25669" w:rsidRDefault="00927D72" w:rsidP="00AB7300">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B21E9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4B628B" w14:textId="77777777" w:rsidR="00927D72" w:rsidRPr="00C25669" w:rsidRDefault="00927D72" w:rsidP="00AB730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927D72" w:rsidRPr="00C25669" w14:paraId="7D610DB5" w14:textId="77777777" w:rsidTr="00AB7300">
        <w:trPr>
          <w:jc w:val="center"/>
        </w:trPr>
        <w:tc>
          <w:tcPr>
            <w:tcW w:w="1769" w:type="dxa"/>
            <w:vMerge/>
            <w:shd w:val="clear" w:color="auto" w:fill="auto"/>
            <w:vAlign w:val="center"/>
          </w:tcPr>
          <w:p w14:paraId="4902D581"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7F4C" w14:textId="77777777" w:rsidR="00927D72" w:rsidRPr="00C25669" w:rsidRDefault="00927D72" w:rsidP="00AB7300">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B13A63"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19AF26"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927D72" w:rsidRPr="00C25669" w14:paraId="11A56EE8" w14:textId="77777777" w:rsidTr="00AB7300">
        <w:trPr>
          <w:jc w:val="center"/>
        </w:trPr>
        <w:tc>
          <w:tcPr>
            <w:tcW w:w="1769" w:type="dxa"/>
            <w:vMerge/>
            <w:shd w:val="clear" w:color="auto" w:fill="auto"/>
            <w:vAlign w:val="center"/>
          </w:tcPr>
          <w:p w14:paraId="0F57CED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6F223" w14:textId="77777777" w:rsidR="00927D72" w:rsidRPr="00C25669" w:rsidRDefault="00927D72" w:rsidP="00AB7300">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A3EF0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149503" w14:textId="77777777" w:rsidR="00927D72" w:rsidRPr="00C25669" w:rsidRDefault="00927D72" w:rsidP="00AB7300">
            <w:pPr>
              <w:pStyle w:val="TAC"/>
              <w:rPr>
                <w:rFonts w:eastAsia="SimSun"/>
              </w:rPr>
            </w:pPr>
            <w:r w:rsidRPr="00C25669">
              <w:rPr>
                <w:rFonts w:eastAsia="SimSun"/>
              </w:rPr>
              <w:t>Same as number of transmit antenna</w:t>
            </w:r>
          </w:p>
        </w:tc>
      </w:tr>
      <w:tr w:rsidR="00927D72" w:rsidRPr="00C25669" w14:paraId="0332E821" w14:textId="77777777" w:rsidTr="00AB7300">
        <w:trPr>
          <w:jc w:val="center"/>
        </w:trPr>
        <w:tc>
          <w:tcPr>
            <w:tcW w:w="1769" w:type="dxa"/>
            <w:vMerge/>
            <w:shd w:val="clear" w:color="auto" w:fill="auto"/>
            <w:vAlign w:val="center"/>
          </w:tcPr>
          <w:p w14:paraId="129C7374"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F353" w14:textId="77777777" w:rsidR="00927D72" w:rsidRPr="00C25669" w:rsidRDefault="00927D72" w:rsidP="00AB7300">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463E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88BFCC" w14:textId="77777777" w:rsidR="00927D72" w:rsidRPr="00C25669" w:rsidRDefault="00927D72" w:rsidP="00AB7300">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927D72" w:rsidRPr="00C25669" w14:paraId="4AD3A456" w14:textId="77777777" w:rsidTr="00AB7300">
        <w:trPr>
          <w:jc w:val="center"/>
        </w:trPr>
        <w:tc>
          <w:tcPr>
            <w:tcW w:w="1769" w:type="dxa"/>
            <w:vMerge/>
            <w:shd w:val="clear" w:color="auto" w:fill="auto"/>
            <w:vAlign w:val="center"/>
          </w:tcPr>
          <w:p w14:paraId="52FFE69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D4BCE" w14:textId="77777777" w:rsidR="00927D72" w:rsidRPr="00C25669" w:rsidRDefault="00927D72" w:rsidP="00AB7300">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91E35E"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CC7C92" w14:textId="77777777" w:rsidR="00927D72" w:rsidRPr="00C25669" w:rsidRDefault="00927D72" w:rsidP="00AB7300">
            <w:pPr>
              <w:pStyle w:val="TAC"/>
              <w:rPr>
                <w:rFonts w:eastAsia="SimSun"/>
              </w:rPr>
            </w:pPr>
            <w:r w:rsidRPr="00C25669">
              <w:rPr>
                <w:rFonts w:eastAsia="SimSun"/>
              </w:rPr>
              <w:t>1</w:t>
            </w:r>
          </w:p>
        </w:tc>
      </w:tr>
      <w:tr w:rsidR="00927D72" w:rsidRPr="00C25669" w14:paraId="069F3D04" w14:textId="77777777" w:rsidTr="00AB7300">
        <w:trPr>
          <w:jc w:val="center"/>
        </w:trPr>
        <w:tc>
          <w:tcPr>
            <w:tcW w:w="1769" w:type="dxa"/>
            <w:vMerge/>
            <w:shd w:val="clear" w:color="auto" w:fill="auto"/>
            <w:vAlign w:val="center"/>
          </w:tcPr>
          <w:p w14:paraId="3454530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220F1" w14:textId="77777777" w:rsidR="00927D72" w:rsidRPr="00C25669" w:rsidRDefault="00927D72" w:rsidP="00AB7300">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B67885"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13A5E48" w14:textId="77777777" w:rsidR="00927D72" w:rsidRPr="00C25669" w:rsidRDefault="00927D72" w:rsidP="00AB7300">
            <w:pPr>
              <w:pStyle w:val="TAC"/>
              <w:rPr>
                <w:rFonts w:eastAsia="SimSun"/>
              </w:rPr>
            </w:pPr>
            <w:r w:rsidRPr="00C25669">
              <w:rPr>
                <w:rFonts w:eastAsia="SimSun"/>
              </w:rPr>
              <w:t>60 kHz SCS: 80</w:t>
            </w:r>
          </w:p>
          <w:p w14:paraId="173FD370" w14:textId="77777777" w:rsidR="00927D72" w:rsidRPr="00C25669" w:rsidRDefault="00927D72" w:rsidP="00AB7300">
            <w:pPr>
              <w:pStyle w:val="TAC"/>
              <w:rPr>
                <w:rFonts w:eastAsia="SimSun"/>
              </w:rPr>
            </w:pPr>
            <w:r w:rsidRPr="00C25669">
              <w:rPr>
                <w:rFonts w:eastAsia="SimSun"/>
              </w:rPr>
              <w:t xml:space="preserve">120 kHz SCS: 160 </w:t>
            </w:r>
          </w:p>
        </w:tc>
      </w:tr>
      <w:tr w:rsidR="00927D72" w:rsidRPr="00C25669" w14:paraId="7EDE859B" w14:textId="77777777" w:rsidTr="00AB7300">
        <w:trPr>
          <w:jc w:val="center"/>
        </w:trPr>
        <w:tc>
          <w:tcPr>
            <w:tcW w:w="1769" w:type="dxa"/>
            <w:vMerge/>
            <w:shd w:val="clear" w:color="auto" w:fill="auto"/>
            <w:vAlign w:val="center"/>
          </w:tcPr>
          <w:p w14:paraId="25F48750"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DF21" w14:textId="77777777" w:rsidR="00927D72" w:rsidRPr="00C25669" w:rsidRDefault="00927D72" w:rsidP="00AB7300">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37D16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68284A" w14:textId="77777777" w:rsidR="00927D72" w:rsidRPr="00C25669" w:rsidRDefault="00927D72" w:rsidP="00AB7300">
            <w:pPr>
              <w:pStyle w:val="TAC"/>
              <w:rPr>
                <w:rFonts w:eastAsia="SimSun"/>
              </w:rPr>
            </w:pPr>
            <w:r w:rsidRPr="00C25669">
              <w:rPr>
                <w:rFonts w:eastAsia="SimSun"/>
              </w:rPr>
              <w:t>0</w:t>
            </w:r>
          </w:p>
        </w:tc>
      </w:tr>
      <w:tr w:rsidR="00927D72" w:rsidRPr="00C25669" w14:paraId="117FD667" w14:textId="77777777" w:rsidTr="00AB7300">
        <w:trPr>
          <w:jc w:val="center"/>
        </w:trPr>
        <w:tc>
          <w:tcPr>
            <w:tcW w:w="1769" w:type="dxa"/>
            <w:vMerge/>
            <w:shd w:val="clear" w:color="auto" w:fill="auto"/>
            <w:vAlign w:val="center"/>
          </w:tcPr>
          <w:p w14:paraId="39B88CA3"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1078" w14:textId="77777777" w:rsidR="00927D72" w:rsidRPr="00C25669" w:rsidRDefault="00927D72" w:rsidP="00AB7300">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9CC1D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C4D421" w14:textId="77777777" w:rsidR="00927D72" w:rsidRPr="00C25669" w:rsidRDefault="00927D72" w:rsidP="00AB7300">
            <w:pPr>
              <w:pStyle w:val="TAC"/>
              <w:rPr>
                <w:rFonts w:eastAsia="SimSun"/>
              </w:rPr>
            </w:pPr>
            <w:r w:rsidRPr="00C25669">
              <w:rPr>
                <w:rFonts w:eastAsia="SimSun"/>
              </w:rPr>
              <w:t>Start PRB 0</w:t>
            </w:r>
          </w:p>
          <w:p w14:paraId="640AE854" w14:textId="77777777" w:rsidR="00927D72" w:rsidRPr="00C25669" w:rsidRDefault="00927D72" w:rsidP="00AB7300">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927D72" w:rsidRPr="00C25669" w14:paraId="0994F664" w14:textId="77777777" w:rsidTr="00AB7300">
        <w:trPr>
          <w:jc w:val="center"/>
        </w:trPr>
        <w:tc>
          <w:tcPr>
            <w:tcW w:w="1769" w:type="dxa"/>
            <w:vMerge/>
            <w:shd w:val="clear" w:color="auto" w:fill="auto"/>
            <w:vAlign w:val="center"/>
          </w:tcPr>
          <w:p w14:paraId="7050F8DE"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597A" w14:textId="77777777" w:rsidR="00927D72" w:rsidRPr="00C25669" w:rsidRDefault="00927D72" w:rsidP="00AB7300">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3D8ED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9D88C6" w14:textId="77777777" w:rsidR="00927D72" w:rsidRPr="00C25669" w:rsidRDefault="00927D72" w:rsidP="00AB7300">
            <w:pPr>
              <w:pStyle w:val="TAC"/>
              <w:rPr>
                <w:rFonts w:eastAsia="SimSun"/>
              </w:rPr>
            </w:pPr>
            <w:r w:rsidRPr="00C25669">
              <w:rPr>
                <w:rFonts w:eastAsia="SimSun"/>
              </w:rPr>
              <w:t>TCI state #</w:t>
            </w:r>
            <w:r w:rsidRPr="00C25669">
              <w:rPr>
                <w:rFonts w:eastAsia="SimSun" w:hint="eastAsia"/>
                <w:lang w:eastAsia="zh-CN"/>
              </w:rPr>
              <w:t>1</w:t>
            </w:r>
          </w:p>
        </w:tc>
      </w:tr>
      <w:tr w:rsidR="00927D72" w:rsidRPr="00C25669" w14:paraId="4EF07D5D" w14:textId="77777777" w:rsidTr="00AB7300">
        <w:trPr>
          <w:jc w:val="center"/>
        </w:trPr>
        <w:tc>
          <w:tcPr>
            <w:tcW w:w="1769" w:type="dxa"/>
            <w:vMerge w:val="restart"/>
            <w:shd w:val="clear" w:color="auto" w:fill="auto"/>
            <w:vAlign w:val="center"/>
          </w:tcPr>
          <w:p w14:paraId="32BD0184" w14:textId="77777777" w:rsidR="00927D72" w:rsidRPr="00C25669" w:rsidRDefault="00927D72" w:rsidP="00AB7300">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FEB8" w14:textId="77777777" w:rsidR="00927D72" w:rsidRPr="00C25669" w:rsidRDefault="00927D72" w:rsidP="00AB7300">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0BA38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8E0F5E" w14:textId="77777777" w:rsidR="00927D72" w:rsidRPr="00C25669" w:rsidRDefault="00927D72" w:rsidP="00AB730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927D72" w:rsidRPr="00C25669" w14:paraId="6F590F71" w14:textId="77777777" w:rsidTr="00AB7300">
        <w:trPr>
          <w:jc w:val="center"/>
        </w:trPr>
        <w:tc>
          <w:tcPr>
            <w:tcW w:w="1769" w:type="dxa"/>
            <w:vMerge/>
            <w:shd w:val="clear" w:color="auto" w:fill="auto"/>
            <w:vAlign w:val="center"/>
          </w:tcPr>
          <w:p w14:paraId="7B06282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E87E7" w14:textId="77777777" w:rsidR="00927D72" w:rsidRPr="00C25669" w:rsidRDefault="00927D72" w:rsidP="00AB7300">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F083F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031C15"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927D72" w:rsidRPr="00C25669" w14:paraId="28E7D351" w14:textId="77777777" w:rsidTr="00AB7300">
        <w:trPr>
          <w:jc w:val="center"/>
        </w:trPr>
        <w:tc>
          <w:tcPr>
            <w:tcW w:w="1769" w:type="dxa"/>
            <w:vMerge/>
            <w:shd w:val="clear" w:color="auto" w:fill="auto"/>
            <w:vAlign w:val="center"/>
          </w:tcPr>
          <w:p w14:paraId="46B25CA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9E86" w14:textId="77777777" w:rsidR="00927D72" w:rsidRPr="00C25669" w:rsidRDefault="00927D72" w:rsidP="00AB7300">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06553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FF22D2" w14:textId="77777777" w:rsidR="00927D72" w:rsidRPr="00C25669" w:rsidRDefault="00927D72" w:rsidP="00AB7300">
            <w:pPr>
              <w:pStyle w:val="TAC"/>
              <w:rPr>
                <w:rFonts w:eastAsia="SimSun"/>
              </w:rPr>
            </w:pPr>
            <w:r w:rsidRPr="00C25669">
              <w:rPr>
                <w:rFonts w:eastAsia="SimSun"/>
              </w:rPr>
              <w:t>4</w:t>
            </w:r>
          </w:p>
        </w:tc>
      </w:tr>
      <w:tr w:rsidR="00927D72" w:rsidRPr="00C25669" w14:paraId="33D8EA5D" w14:textId="77777777" w:rsidTr="00AB7300">
        <w:trPr>
          <w:jc w:val="center"/>
        </w:trPr>
        <w:tc>
          <w:tcPr>
            <w:tcW w:w="1769" w:type="dxa"/>
            <w:vMerge/>
            <w:shd w:val="clear" w:color="auto" w:fill="auto"/>
            <w:vAlign w:val="center"/>
          </w:tcPr>
          <w:p w14:paraId="60A29C2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E2457" w14:textId="77777777" w:rsidR="00927D72" w:rsidRPr="00C25669" w:rsidRDefault="00927D72" w:rsidP="00AB7300">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D50E13"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89BB07" w14:textId="77777777" w:rsidR="00927D72" w:rsidRPr="00C25669" w:rsidRDefault="00927D72" w:rsidP="00AB7300">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927D72" w:rsidRPr="00C25669" w14:paraId="3AE37DE7" w14:textId="77777777" w:rsidTr="00AB7300">
        <w:trPr>
          <w:jc w:val="center"/>
        </w:trPr>
        <w:tc>
          <w:tcPr>
            <w:tcW w:w="1769" w:type="dxa"/>
            <w:vMerge/>
            <w:shd w:val="clear" w:color="auto" w:fill="auto"/>
            <w:vAlign w:val="center"/>
          </w:tcPr>
          <w:p w14:paraId="23A3BE24"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2213" w14:textId="77777777" w:rsidR="00927D72" w:rsidRPr="00C25669" w:rsidRDefault="00927D72" w:rsidP="00AB7300">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A2192E"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ACD13B" w14:textId="77777777" w:rsidR="00927D72" w:rsidRPr="00C25669" w:rsidRDefault="00927D72" w:rsidP="00AB7300">
            <w:pPr>
              <w:pStyle w:val="TAC"/>
              <w:rPr>
                <w:rFonts w:eastAsia="SimSun"/>
              </w:rPr>
            </w:pPr>
            <w:r w:rsidRPr="00C25669">
              <w:rPr>
                <w:rFonts w:eastAsia="SimSun"/>
              </w:rPr>
              <w:t>1</w:t>
            </w:r>
          </w:p>
        </w:tc>
      </w:tr>
      <w:tr w:rsidR="00927D72" w:rsidRPr="00C25669" w14:paraId="0D2BAA67" w14:textId="77777777" w:rsidTr="00AB7300">
        <w:trPr>
          <w:jc w:val="center"/>
        </w:trPr>
        <w:tc>
          <w:tcPr>
            <w:tcW w:w="1769" w:type="dxa"/>
            <w:vMerge/>
            <w:shd w:val="clear" w:color="auto" w:fill="auto"/>
            <w:vAlign w:val="center"/>
          </w:tcPr>
          <w:p w14:paraId="4461ECF9"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E611" w14:textId="77777777" w:rsidR="00927D72" w:rsidRPr="00C25669" w:rsidRDefault="00927D72" w:rsidP="00AB7300">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A323AA"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9C3CF3" w14:textId="77777777" w:rsidR="00927D72" w:rsidRPr="00C25669" w:rsidRDefault="00927D72" w:rsidP="00AB7300">
            <w:pPr>
              <w:pStyle w:val="TAC"/>
              <w:rPr>
                <w:rFonts w:eastAsia="SimSun"/>
              </w:rPr>
            </w:pPr>
            <w:r w:rsidRPr="00C25669">
              <w:rPr>
                <w:rFonts w:eastAsia="SimSun"/>
              </w:rPr>
              <w:t>60 kHz SCS: 80</w:t>
            </w:r>
          </w:p>
          <w:p w14:paraId="2BDB0A6C" w14:textId="77777777" w:rsidR="00927D72" w:rsidRPr="00C25669" w:rsidRDefault="00927D72" w:rsidP="00AB7300">
            <w:pPr>
              <w:pStyle w:val="TAC"/>
              <w:rPr>
                <w:rFonts w:eastAsia="SimSun"/>
              </w:rPr>
            </w:pPr>
            <w:r w:rsidRPr="00C25669">
              <w:rPr>
                <w:rFonts w:eastAsia="SimSun"/>
              </w:rPr>
              <w:t>120 kHz SCS: 160</w:t>
            </w:r>
          </w:p>
        </w:tc>
      </w:tr>
      <w:tr w:rsidR="00927D72" w:rsidRPr="00C25669" w14:paraId="2EBCEF96" w14:textId="77777777" w:rsidTr="00AB7300">
        <w:trPr>
          <w:jc w:val="center"/>
        </w:trPr>
        <w:tc>
          <w:tcPr>
            <w:tcW w:w="1769" w:type="dxa"/>
            <w:vMerge/>
            <w:shd w:val="clear" w:color="auto" w:fill="auto"/>
            <w:vAlign w:val="center"/>
          </w:tcPr>
          <w:p w14:paraId="5F34EABD"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2CC8" w14:textId="77777777" w:rsidR="00927D72" w:rsidRPr="00C25669" w:rsidRDefault="00927D72" w:rsidP="00AB7300">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A8992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080BE3" w14:textId="77777777" w:rsidR="00927D72" w:rsidRPr="00C25669" w:rsidRDefault="00927D72" w:rsidP="00AB7300">
            <w:pPr>
              <w:pStyle w:val="TAC"/>
              <w:rPr>
                <w:rFonts w:eastAsia="SimSun"/>
              </w:rPr>
            </w:pPr>
            <w:r w:rsidRPr="00C25669">
              <w:rPr>
                <w:rFonts w:eastAsia="SimSun"/>
              </w:rPr>
              <w:t>0</w:t>
            </w:r>
          </w:p>
        </w:tc>
      </w:tr>
      <w:tr w:rsidR="00927D72" w:rsidRPr="00C25669" w14:paraId="69C76D74" w14:textId="77777777" w:rsidTr="00AB7300">
        <w:trPr>
          <w:jc w:val="center"/>
        </w:trPr>
        <w:tc>
          <w:tcPr>
            <w:tcW w:w="1769" w:type="dxa"/>
            <w:vMerge/>
            <w:shd w:val="clear" w:color="auto" w:fill="auto"/>
            <w:vAlign w:val="center"/>
          </w:tcPr>
          <w:p w14:paraId="21402B8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B24F" w14:textId="77777777" w:rsidR="00927D72" w:rsidRPr="00C25669" w:rsidRDefault="00927D72" w:rsidP="00AB7300">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0F597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E8F39E" w14:textId="77777777" w:rsidR="00927D72" w:rsidRPr="00C25669" w:rsidRDefault="00927D72" w:rsidP="00AB7300">
            <w:pPr>
              <w:pStyle w:val="TAC"/>
              <w:rPr>
                <w:rFonts w:eastAsia="SimSun"/>
              </w:rPr>
            </w:pPr>
            <w:r w:rsidRPr="00C25669">
              <w:rPr>
                <w:rFonts w:eastAsia="SimSun"/>
              </w:rPr>
              <w:t>Start PRB 0</w:t>
            </w:r>
          </w:p>
          <w:p w14:paraId="15D6BAC2" w14:textId="77777777" w:rsidR="00927D72" w:rsidRPr="00C25669" w:rsidRDefault="00927D72" w:rsidP="00AB7300">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927D72" w:rsidRPr="00C25669" w14:paraId="15FC940C" w14:textId="77777777" w:rsidTr="00AB7300">
        <w:trPr>
          <w:jc w:val="center"/>
        </w:trPr>
        <w:tc>
          <w:tcPr>
            <w:tcW w:w="1769" w:type="dxa"/>
            <w:vMerge w:val="restart"/>
            <w:shd w:val="clear" w:color="auto" w:fill="auto"/>
            <w:vAlign w:val="center"/>
          </w:tcPr>
          <w:p w14:paraId="22BEF833" w14:textId="77777777" w:rsidR="00927D72" w:rsidRPr="00C25669" w:rsidRDefault="00927D72" w:rsidP="00AB7300">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7613" w14:textId="77777777" w:rsidR="00927D72" w:rsidRPr="00C25669" w:rsidRDefault="00927D72" w:rsidP="00AB7300">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727D8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47BBCD" w14:textId="77777777" w:rsidR="00927D72" w:rsidRPr="00C25669" w:rsidRDefault="00927D72" w:rsidP="00AB7300">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927D72" w:rsidRPr="00C25669" w14:paraId="63C692A7" w14:textId="77777777" w:rsidTr="00AB7300">
        <w:trPr>
          <w:jc w:val="center"/>
        </w:trPr>
        <w:tc>
          <w:tcPr>
            <w:tcW w:w="1769" w:type="dxa"/>
            <w:vMerge/>
            <w:shd w:val="clear" w:color="auto" w:fill="auto"/>
            <w:vAlign w:val="center"/>
          </w:tcPr>
          <w:p w14:paraId="15C84B7B"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6D39" w14:textId="77777777" w:rsidR="00927D72" w:rsidRPr="00C25669" w:rsidRDefault="00927D72" w:rsidP="00AB7300">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DEFEC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DFB375" w14:textId="77777777" w:rsidR="00927D72" w:rsidRPr="00C25669" w:rsidRDefault="00927D72" w:rsidP="00AB7300">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15F49A0D" w14:textId="77777777" w:rsidR="00927D72" w:rsidRPr="00C25669" w:rsidRDefault="00927D72" w:rsidP="00AB7300">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927D72" w:rsidRPr="00C25669" w14:paraId="0C1CB8E3" w14:textId="77777777" w:rsidTr="00AB7300">
        <w:trPr>
          <w:jc w:val="center"/>
        </w:trPr>
        <w:tc>
          <w:tcPr>
            <w:tcW w:w="1769" w:type="dxa"/>
            <w:vMerge/>
            <w:shd w:val="clear" w:color="auto" w:fill="auto"/>
            <w:vAlign w:val="center"/>
          </w:tcPr>
          <w:p w14:paraId="53F4F7C5"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1801" w14:textId="77777777" w:rsidR="00927D72" w:rsidRPr="00C25669" w:rsidRDefault="00927D72" w:rsidP="00AB7300">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EFDD9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14D42D" w14:textId="77777777" w:rsidR="00927D72" w:rsidRPr="00C25669" w:rsidRDefault="00927D72" w:rsidP="00AB7300">
            <w:pPr>
              <w:pStyle w:val="TAC"/>
              <w:rPr>
                <w:rFonts w:eastAsia="SimSun"/>
              </w:rPr>
            </w:pPr>
            <w:r w:rsidRPr="00C25669">
              <w:rPr>
                <w:rFonts w:eastAsia="SimSun"/>
                <w:szCs w:val="18"/>
              </w:rPr>
              <w:t>1 for CSI-RS resource 1,2</w:t>
            </w:r>
          </w:p>
        </w:tc>
      </w:tr>
      <w:tr w:rsidR="00927D72" w:rsidRPr="00C25669" w14:paraId="4D6E7538" w14:textId="77777777" w:rsidTr="00AB7300">
        <w:trPr>
          <w:jc w:val="center"/>
        </w:trPr>
        <w:tc>
          <w:tcPr>
            <w:tcW w:w="1769" w:type="dxa"/>
            <w:vMerge/>
            <w:shd w:val="clear" w:color="auto" w:fill="auto"/>
            <w:vAlign w:val="center"/>
          </w:tcPr>
          <w:p w14:paraId="44ED9DBA"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CA6D" w14:textId="77777777" w:rsidR="00927D72" w:rsidRPr="00C25669" w:rsidRDefault="00927D72" w:rsidP="00AB7300">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A99F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C1F8B2" w14:textId="77777777" w:rsidR="00927D72" w:rsidRPr="00C25669" w:rsidRDefault="00927D72" w:rsidP="00AB7300">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927D72" w:rsidRPr="00C25669" w14:paraId="71BF6CFB" w14:textId="77777777" w:rsidTr="00AB7300">
        <w:trPr>
          <w:jc w:val="center"/>
        </w:trPr>
        <w:tc>
          <w:tcPr>
            <w:tcW w:w="1769" w:type="dxa"/>
            <w:vMerge/>
            <w:shd w:val="clear" w:color="auto" w:fill="auto"/>
            <w:vAlign w:val="center"/>
          </w:tcPr>
          <w:p w14:paraId="2193B3C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5367" w14:textId="77777777" w:rsidR="00927D72" w:rsidRPr="00C25669" w:rsidRDefault="00927D72" w:rsidP="00AB7300">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3D7C6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DA10B3" w14:textId="77777777" w:rsidR="00927D72" w:rsidRPr="00C25669" w:rsidRDefault="00927D72" w:rsidP="00AB7300">
            <w:pPr>
              <w:pStyle w:val="TAC"/>
              <w:rPr>
                <w:rFonts w:eastAsia="SimSun"/>
              </w:rPr>
            </w:pPr>
            <w:r w:rsidRPr="00C25669">
              <w:rPr>
                <w:rFonts w:eastAsia="SimSun"/>
                <w:szCs w:val="18"/>
              </w:rPr>
              <w:t>3 for CSI-RS resource 1,2</w:t>
            </w:r>
          </w:p>
        </w:tc>
      </w:tr>
      <w:tr w:rsidR="00927D72" w:rsidRPr="00C25669" w14:paraId="446327EB" w14:textId="77777777" w:rsidTr="00AB7300">
        <w:trPr>
          <w:jc w:val="center"/>
        </w:trPr>
        <w:tc>
          <w:tcPr>
            <w:tcW w:w="1769" w:type="dxa"/>
            <w:vMerge/>
            <w:shd w:val="clear" w:color="auto" w:fill="auto"/>
            <w:vAlign w:val="center"/>
          </w:tcPr>
          <w:p w14:paraId="57C4BDB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FCC82" w14:textId="77777777" w:rsidR="00927D72" w:rsidRPr="00C25669" w:rsidRDefault="00927D72" w:rsidP="00AB7300">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4570B1" w14:textId="77777777" w:rsidR="00927D72" w:rsidRPr="00C25669" w:rsidRDefault="00927D72" w:rsidP="00AB7300">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010B7F" w14:textId="77777777" w:rsidR="00927D72" w:rsidRPr="00C25669" w:rsidRDefault="00927D72" w:rsidP="00AB7300">
            <w:pPr>
              <w:pStyle w:val="TAC"/>
              <w:rPr>
                <w:rFonts w:eastAsia="SimSun"/>
                <w:szCs w:val="18"/>
              </w:rPr>
            </w:pPr>
            <w:r w:rsidRPr="00C25669">
              <w:rPr>
                <w:rFonts w:eastAsia="SimSun"/>
                <w:szCs w:val="18"/>
              </w:rPr>
              <w:t>60 kHz SCS: 80 for CSI-RS resource 1,2</w:t>
            </w:r>
          </w:p>
          <w:p w14:paraId="1A22CEC5" w14:textId="77777777" w:rsidR="00927D72" w:rsidRPr="00C25669" w:rsidRDefault="00927D72" w:rsidP="00AB7300">
            <w:pPr>
              <w:pStyle w:val="TAC"/>
              <w:rPr>
                <w:rFonts w:eastAsia="SimSun"/>
              </w:rPr>
            </w:pPr>
            <w:r w:rsidRPr="00C25669">
              <w:rPr>
                <w:rFonts w:eastAsia="SimSun"/>
                <w:szCs w:val="18"/>
              </w:rPr>
              <w:t>120 kHz SCS: 160 for CSI-RS resource 1,2</w:t>
            </w:r>
          </w:p>
        </w:tc>
      </w:tr>
      <w:tr w:rsidR="00927D72" w:rsidRPr="00C25669" w14:paraId="5535BB20" w14:textId="77777777" w:rsidTr="00AB7300">
        <w:trPr>
          <w:jc w:val="center"/>
        </w:trPr>
        <w:tc>
          <w:tcPr>
            <w:tcW w:w="1769" w:type="dxa"/>
            <w:vMerge/>
            <w:shd w:val="clear" w:color="auto" w:fill="auto"/>
            <w:vAlign w:val="center"/>
          </w:tcPr>
          <w:p w14:paraId="2AFF3FB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CF37" w14:textId="77777777" w:rsidR="00927D72" w:rsidRPr="00C25669" w:rsidRDefault="00927D72" w:rsidP="00AB7300">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E62222" w14:textId="77777777" w:rsidR="00927D72" w:rsidRPr="00C25669" w:rsidRDefault="00927D72" w:rsidP="00AB7300">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B8522F" w14:textId="77777777" w:rsidR="00927D72" w:rsidRPr="00C25669" w:rsidRDefault="00927D72" w:rsidP="00AB7300">
            <w:pPr>
              <w:pStyle w:val="TAC"/>
              <w:rPr>
                <w:rFonts w:eastAsia="SimSun"/>
              </w:rPr>
            </w:pPr>
            <w:r w:rsidRPr="00C25669">
              <w:rPr>
                <w:rFonts w:eastAsia="SimSun"/>
                <w:szCs w:val="18"/>
              </w:rPr>
              <w:t>0 for CSI-RS resource 1,2</w:t>
            </w:r>
          </w:p>
        </w:tc>
      </w:tr>
      <w:tr w:rsidR="00927D72" w:rsidRPr="00C25669" w14:paraId="51F79646" w14:textId="77777777" w:rsidTr="00AB7300">
        <w:trPr>
          <w:jc w:val="center"/>
        </w:trPr>
        <w:tc>
          <w:tcPr>
            <w:tcW w:w="1769" w:type="dxa"/>
            <w:vMerge/>
            <w:shd w:val="clear" w:color="auto" w:fill="auto"/>
            <w:vAlign w:val="center"/>
          </w:tcPr>
          <w:p w14:paraId="0958A39A"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10C8" w14:textId="77777777" w:rsidR="00927D72" w:rsidRPr="00C25669" w:rsidRDefault="00927D72" w:rsidP="00AB7300">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558739" w14:textId="77777777" w:rsidR="00927D72" w:rsidRPr="00C25669" w:rsidRDefault="00927D72" w:rsidP="00AB7300">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3162E2" w14:textId="77777777" w:rsidR="00927D72" w:rsidRPr="006858BE" w:rsidRDefault="00927D72" w:rsidP="00AB7300">
            <w:pPr>
              <w:keepNext/>
              <w:keepLines/>
              <w:spacing w:after="0"/>
              <w:jc w:val="center"/>
              <w:rPr>
                <w:rFonts w:ascii="Arial" w:hAnsi="Arial"/>
                <w:sz w:val="18"/>
              </w:rPr>
            </w:pPr>
            <w:r w:rsidRPr="006858BE">
              <w:rPr>
                <w:rFonts w:ascii="Arial" w:hAnsi="Arial"/>
                <w:sz w:val="18"/>
              </w:rPr>
              <w:t>Start PRB 0</w:t>
            </w:r>
          </w:p>
          <w:p w14:paraId="12AB5564" w14:textId="77777777" w:rsidR="00927D72" w:rsidRPr="00C25669" w:rsidRDefault="00927D72" w:rsidP="00AB7300">
            <w:pPr>
              <w:pStyle w:val="TAC"/>
              <w:rPr>
                <w:rFonts w:eastAsia="SimSun"/>
                <w:szCs w:val="18"/>
              </w:rPr>
            </w:pPr>
            <w:r w:rsidRPr="006858BE">
              <w:t xml:space="preserve">Number of PRB = </w:t>
            </w:r>
            <w:proofErr w:type="gramStart"/>
            <w:r>
              <w:t>ceil(</w:t>
            </w:r>
            <w:proofErr w:type="gramEnd"/>
            <w:r w:rsidRPr="00CD4A88">
              <w:rPr>
                <w:rFonts w:eastAsia="SimSun"/>
              </w:rPr>
              <w:t>BWP size</w:t>
            </w:r>
            <w:r>
              <w:rPr>
                <w:rFonts w:eastAsia="SimSun"/>
              </w:rPr>
              <w:t>/4)*4</w:t>
            </w:r>
          </w:p>
        </w:tc>
      </w:tr>
      <w:tr w:rsidR="00927D72" w:rsidRPr="00C25669" w14:paraId="6D143FC1" w14:textId="77777777" w:rsidTr="00AB7300">
        <w:trPr>
          <w:jc w:val="center"/>
        </w:trPr>
        <w:tc>
          <w:tcPr>
            <w:tcW w:w="1769" w:type="dxa"/>
            <w:vMerge/>
            <w:shd w:val="clear" w:color="auto" w:fill="auto"/>
            <w:vAlign w:val="center"/>
          </w:tcPr>
          <w:p w14:paraId="224CD71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386A2" w14:textId="77777777" w:rsidR="00927D72" w:rsidRPr="00C25669" w:rsidRDefault="00927D72" w:rsidP="00AB7300">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B0DE6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51D2E3" w14:textId="77777777" w:rsidR="00927D72" w:rsidRPr="00C25669" w:rsidRDefault="00927D72" w:rsidP="00AB7300">
            <w:pPr>
              <w:pStyle w:val="TAC"/>
              <w:rPr>
                <w:rFonts w:eastAsia="SimSun"/>
              </w:rPr>
            </w:pPr>
            <w:r w:rsidRPr="00C25669">
              <w:rPr>
                <w:rFonts w:eastAsia="SimSun"/>
                <w:szCs w:val="18"/>
              </w:rPr>
              <w:t>ON</w:t>
            </w:r>
          </w:p>
        </w:tc>
      </w:tr>
      <w:tr w:rsidR="00927D72" w:rsidRPr="00C25669" w14:paraId="61F6AB22" w14:textId="77777777" w:rsidTr="00AB7300">
        <w:trPr>
          <w:jc w:val="center"/>
        </w:trPr>
        <w:tc>
          <w:tcPr>
            <w:tcW w:w="1769" w:type="dxa"/>
            <w:vMerge/>
            <w:shd w:val="clear" w:color="auto" w:fill="auto"/>
            <w:vAlign w:val="center"/>
          </w:tcPr>
          <w:p w14:paraId="3CDEC18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3FF8" w14:textId="77777777" w:rsidR="00927D72" w:rsidRPr="00C25669" w:rsidRDefault="00927D72" w:rsidP="00AB7300">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A9E47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AE54C3" w14:textId="77777777" w:rsidR="00927D72" w:rsidRPr="00C25669" w:rsidRDefault="00927D72" w:rsidP="00AB7300">
            <w:pPr>
              <w:pStyle w:val="TAC"/>
              <w:rPr>
                <w:rFonts w:eastAsia="SimSun"/>
              </w:rPr>
            </w:pPr>
            <w:r w:rsidRPr="00C25669">
              <w:rPr>
                <w:rFonts w:eastAsia="SimSun"/>
              </w:rPr>
              <w:t>TCI state #1</w:t>
            </w:r>
          </w:p>
        </w:tc>
      </w:tr>
      <w:tr w:rsidR="00927D72" w:rsidRPr="00C25669" w14:paraId="48DC0968" w14:textId="77777777" w:rsidTr="00AB7300">
        <w:trPr>
          <w:jc w:val="center"/>
        </w:trPr>
        <w:tc>
          <w:tcPr>
            <w:tcW w:w="1769" w:type="dxa"/>
            <w:vMerge w:val="restart"/>
            <w:shd w:val="clear" w:color="auto" w:fill="auto"/>
            <w:vAlign w:val="center"/>
          </w:tcPr>
          <w:p w14:paraId="4F101F94" w14:textId="77777777" w:rsidR="00927D72" w:rsidRPr="00C25669" w:rsidRDefault="00927D72" w:rsidP="00AB7300">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8983DA5" w14:textId="77777777" w:rsidR="00927D72" w:rsidRPr="00C25669" w:rsidRDefault="00927D72" w:rsidP="00AB7300">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381A45B" w14:textId="77777777" w:rsidR="00927D72" w:rsidRPr="00C25669" w:rsidRDefault="00927D72" w:rsidP="00AB7300">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8B007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9E958C" w14:textId="77777777" w:rsidR="00927D72" w:rsidRPr="00C25669" w:rsidRDefault="00927D72" w:rsidP="00AB7300">
            <w:pPr>
              <w:pStyle w:val="TAC"/>
              <w:rPr>
                <w:rFonts w:eastAsia="SimSun"/>
              </w:rPr>
            </w:pPr>
            <w:r w:rsidRPr="00C25669">
              <w:rPr>
                <w:rFonts w:eastAsia="SimSun"/>
                <w:szCs w:val="18"/>
              </w:rPr>
              <w:t>SSB #0</w:t>
            </w:r>
          </w:p>
        </w:tc>
      </w:tr>
      <w:tr w:rsidR="00927D72" w:rsidRPr="00C25669" w14:paraId="4E0C6529" w14:textId="77777777" w:rsidTr="00AB7300">
        <w:trPr>
          <w:jc w:val="center"/>
        </w:trPr>
        <w:tc>
          <w:tcPr>
            <w:tcW w:w="1769" w:type="dxa"/>
            <w:vMerge/>
            <w:shd w:val="clear" w:color="auto" w:fill="auto"/>
            <w:vAlign w:val="center"/>
          </w:tcPr>
          <w:p w14:paraId="3C61A3D6"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D72668"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0E91935"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78CD4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684ADA" w14:textId="77777777" w:rsidR="00927D72" w:rsidRPr="00C25669" w:rsidRDefault="00927D72" w:rsidP="00AB7300">
            <w:pPr>
              <w:pStyle w:val="TAC"/>
              <w:rPr>
                <w:rFonts w:eastAsia="SimSun"/>
              </w:rPr>
            </w:pPr>
            <w:r w:rsidRPr="00C25669">
              <w:rPr>
                <w:rFonts w:eastAsia="SimSun"/>
                <w:szCs w:val="18"/>
              </w:rPr>
              <w:t>Type C</w:t>
            </w:r>
          </w:p>
        </w:tc>
      </w:tr>
      <w:tr w:rsidR="00927D72" w:rsidRPr="00C25669" w14:paraId="0D66A457" w14:textId="77777777" w:rsidTr="00AB7300">
        <w:trPr>
          <w:jc w:val="center"/>
        </w:trPr>
        <w:tc>
          <w:tcPr>
            <w:tcW w:w="1769" w:type="dxa"/>
            <w:vMerge/>
            <w:shd w:val="clear" w:color="auto" w:fill="auto"/>
            <w:vAlign w:val="center"/>
          </w:tcPr>
          <w:p w14:paraId="4C91B92D" w14:textId="77777777" w:rsidR="00927D72" w:rsidRPr="00C25669" w:rsidRDefault="00927D72" w:rsidP="00AB7300">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0D79C0AD" w14:textId="77777777" w:rsidR="00927D72" w:rsidRPr="00C25669" w:rsidRDefault="00927D72" w:rsidP="00AB7300">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2E171B6" w14:textId="77777777" w:rsidR="00927D72" w:rsidRPr="00C25669" w:rsidRDefault="00927D72" w:rsidP="00AB7300">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D403D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A36BAC" w14:textId="77777777" w:rsidR="00927D72" w:rsidRPr="00C25669" w:rsidRDefault="00927D72" w:rsidP="00AB7300">
            <w:pPr>
              <w:pStyle w:val="TAC"/>
              <w:rPr>
                <w:rFonts w:eastAsia="SimSun"/>
              </w:rPr>
            </w:pPr>
            <w:r w:rsidRPr="00C25669">
              <w:rPr>
                <w:rFonts w:eastAsia="SimSun"/>
                <w:szCs w:val="18"/>
              </w:rPr>
              <w:t>SSB #0</w:t>
            </w:r>
          </w:p>
        </w:tc>
      </w:tr>
      <w:tr w:rsidR="00927D72" w:rsidRPr="00C25669" w14:paraId="451F609A" w14:textId="77777777" w:rsidTr="00AB7300">
        <w:trPr>
          <w:jc w:val="center"/>
        </w:trPr>
        <w:tc>
          <w:tcPr>
            <w:tcW w:w="1769" w:type="dxa"/>
            <w:vMerge/>
            <w:shd w:val="clear" w:color="auto" w:fill="auto"/>
            <w:vAlign w:val="center"/>
          </w:tcPr>
          <w:p w14:paraId="35BB6503"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11F01E6"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D98BE47"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C88F0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239BDD" w14:textId="77777777" w:rsidR="00927D72" w:rsidRPr="00C25669" w:rsidRDefault="00927D72" w:rsidP="00AB7300">
            <w:pPr>
              <w:pStyle w:val="TAC"/>
              <w:rPr>
                <w:rFonts w:eastAsia="SimSun"/>
              </w:rPr>
            </w:pPr>
            <w:r w:rsidRPr="00C25669">
              <w:rPr>
                <w:rFonts w:eastAsia="SimSun"/>
                <w:szCs w:val="18"/>
              </w:rPr>
              <w:t>Type D</w:t>
            </w:r>
          </w:p>
        </w:tc>
      </w:tr>
      <w:tr w:rsidR="00927D72" w:rsidRPr="00C25669" w14:paraId="40DA2EE3" w14:textId="77777777" w:rsidTr="00AB7300">
        <w:trPr>
          <w:jc w:val="center"/>
        </w:trPr>
        <w:tc>
          <w:tcPr>
            <w:tcW w:w="1769" w:type="dxa"/>
            <w:vMerge w:val="restart"/>
            <w:shd w:val="clear" w:color="auto" w:fill="auto"/>
            <w:vAlign w:val="center"/>
          </w:tcPr>
          <w:p w14:paraId="5FC9BC53" w14:textId="77777777" w:rsidR="00927D72" w:rsidRPr="00C25669" w:rsidRDefault="00927D72" w:rsidP="00AB7300">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94AA7D3" w14:textId="77777777" w:rsidR="00927D72" w:rsidRPr="00C25669" w:rsidRDefault="00927D72" w:rsidP="00AB7300">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015242B" w14:textId="77777777" w:rsidR="00927D72" w:rsidRPr="00C25669" w:rsidRDefault="00927D72" w:rsidP="00AB7300">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194948"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1D29D1" w14:textId="77777777" w:rsidR="00927D72" w:rsidRPr="00C25669" w:rsidRDefault="00927D72" w:rsidP="00AB7300">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927D72" w:rsidRPr="00C25669" w14:paraId="238DEC63" w14:textId="77777777" w:rsidTr="00AB7300">
        <w:trPr>
          <w:jc w:val="center"/>
        </w:trPr>
        <w:tc>
          <w:tcPr>
            <w:tcW w:w="1769" w:type="dxa"/>
            <w:vMerge/>
            <w:shd w:val="clear" w:color="auto" w:fill="auto"/>
            <w:vAlign w:val="center"/>
          </w:tcPr>
          <w:p w14:paraId="0D458CF7"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403D92AF"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5310AD5"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795D4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FB5237" w14:textId="77777777" w:rsidR="00927D72" w:rsidRPr="00C25669" w:rsidRDefault="00927D72" w:rsidP="00AB7300">
            <w:pPr>
              <w:pStyle w:val="TAC"/>
              <w:rPr>
                <w:rFonts w:eastAsia="SimSun"/>
              </w:rPr>
            </w:pPr>
            <w:r w:rsidRPr="00C25669">
              <w:rPr>
                <w:rFonts w:eastAsia="SimSun"/>
                <w:szCs w:val="18"/>
              </w:rPr>
              <w:t>Type A</w:t>
            </w:r>
          </w:p>
        </w:tc>
      </w:tr>
      <w:tr w:rsidR="00927D72" w:rsidRPr="00C25669" w14:paraId="60B08B88" w14:textId="77777777" w:rsidTr="00AB7300">
        <w:trPr>
          <w:jc w:val="center"/>
        </w:trPr>
        <w:tc>
          <w:tcPr>
            <w:tcW w:w="1769" w:type="dxa"/>
            <w:vMerge/>
            <w:shd w:val="clear" w:color="auto" w:fill="auto"/>
            <w:vAlign w:val="center"/>
          </w:tcPr>
          <w:p w14:paraId="16B254BB" w14:textId="77777777" w:rsidR="00927D72" w:rsidRPr="00C25669" w:rsidRDefault="00927D72" w:rsidP="00AB7300">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2693757" w14:textId="77777777" w:rsidR="00927D72" w:rsidRPr="00C25669" w:rsidRDefault="00927D72" w:rsidP="00AB7300">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97CE14B" w14:textId="77777777" w:rsidR="00927D72" w:rsidRPr="00C25669" w:rsidRDefault="00927D72" w:rsidP="00AB7300">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DBC82C"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9B163B" w14:textId="77777777" w:rsidR="00927D72" w:rsidRPr="00C25669" w:rsidRDefault="00927D72" w:rsidP="00AB7300">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927D72" w:rsidRPr="00C25669" w14:paraId="2D30FC68" w14:textId="77777777" w:rsidTr="00AB7300">
        <w:trPr>
          <w:jc w:val="center"/>
        </w:trPr>
        <w:tc>
          <w:tcPr>
            <w:tcW w:w="1769" w:type="dxa"/>
            <w:vMerge/>
            <w:shd w:val="clear" w:color="auto" w:fill="auto"/>
            <w:vAlign w:val="center"/>
          </w:tcPr>
          <w:p w14:paraId="6FE5BFCA"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5BFB8AFD"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C0FE73F"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2745D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AEF670" w14:textId="77777777" w:rsidR="00927D72" w:rsidRPr="00C25669" w:rsidRDefault="00927D72" w:rsidP="00AB7300">
            <w:pPr>
              <w:pStyle w:val="TAC"/>
              <w:rPr>
                <w:rFonts w:eastAsia="SimSun"/>
              </w:rPr>
            </w:pPr>
            <w:r w:rsidRPr="00C25669">
              <w:rPr>
                <w:rFonts w:eastAsia="SimSun"/>
                <w:szCs w:val="18"/>
              </w:rPr>
              <w:t>Type D</w:t>
            </w:r>
          </w:p>
        </w:tc>
      </w:tr>
      <w:tr w:rsidR="00927D72" w:rsidRPr="00C25669" w14:paraId="4C5DC89E" w14:textId="77777777" w:rsidTr="00AB7300">
        <w:trPr>
          <w:trHeight w:val="58"/>
          <w:jc w:val="center"/>
        </w:trPr>
        <w:tc>
          <w:tcPr>
            <w:tcW w:w="5333" w:type="dxa"/>
            <w:gridSpan w:val="3"/>
            <w:tcBorders>
              <w:right w:val="single" w:sz="4" w:space="0" w:color="auto"/>
            </w:tcBorders>
            <w:shd w:val="clear" w:color="auto" w:fill="auto"/>
            <w:vAlign w:val="center"/>
          </w:tcPr>
          <w:p w14:paraId="4B4FF3D4" w14:textId="77777777" w:rsidR="00927D72" w:rsidRPr="00C25669" w:rsidRDefault="00927D72" w:rsidP="00AB7300">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49E1E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6B7B17" w14:textId="77777777" w:rsidR="00927D72" w:rsidRPr="00C25669" w:rsidRDefault="00927D72" w:rsidP="00AB7300">
            <w:pPr>
              <w:pStyle w:val="TAC"/>
              <w:rPr>
                <w:rFonts w:eastAsia="SimSun"/>
              </w:rPr>
            </w:pPr>
            <w:r w:rsidRPr="00C25669">
              <w:rPr>
                <w:rFonts w:eastAsia="SimSun"/>
              </w:rPr>
              <w:t>1</w:t>
            </w:r>
          </w:p>
        </w:tc>
      </w:tr>
      <w:tr w:rsidR="00927D72" w:rsidRPr="00C25669" w14:paraId="7E47A271" w14:textId="77777777" w:rsidTr="00AB7300">
        <w:trPr>
          <w:trHeight w:val="58"/>
          <w:jc w:val="center"/>
        </w:trPr>
        <w:tc>
          <w:tcPr>
            <w:tcW w:w="5333" w:type="dxa"/>
            <w:gridSpan w:val="3"/>
            <w:tcBorders>
              <w:right w:val="single" w:sz="4" w:space="0" w:color="auto"/>
            </w:tcBorders>
            <w:shd w:val="clear" w:color="auto" w:fill="auto"/>
            <w:vAlign w:val="center"/>
          </w:tcPr>
          <w:p w14:paraId="44E63622" w14:textId="77777777" w:rsidR="00927D72" w:rsidRPr="00C25669" w:rsidRDefault="00927D72" w:rsidP="00AB7300">
            <w:pPr>
              <w:pStyle w:val="TAL"/>
              <w:rPr>
                <w:rFonts w:eastAsia="SimSun" w:cs="Arial"/>
                <w:szCs w:val="18"/>
              </w:rPr>
            </w:pPr>
            <w:r w:rsidRPr="00C25669">
              <w:rPr>
                <w:rFonts w:cs="Arial"/>
                <w:szCs w:val="18"/>
                <w:lang w:val="en-US"/>
              </w:rPr>
              <w:lastRenderedPageBreak/>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B77CEF"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40BAB5" w14:textId="11BD29F0" w:rsidR="00927D72" w:rsidRPr="00C25669" w:rsidRDefault="00927D72" w:rsidP="00AB7300">
            <w:pPr>
              <w:pStyle w:val="TAC"/>
              <w:rPr>
                <w:rFonts w:eastAsia="SimSun" w:cs="Arial"/>
                <w:szCs w:val="18"/>
              </w:rPr>
            </w:pPr>
            <w:r w:rsidRPr="00C25669">
              <w:rPr>
                <w:rFonts w:cs="Arial"/>
                <w:szCs w:val="18"/>
              </w:rPr>
              <w:t xml:space="preserve">10 for FR2.60-1 and 8 for </w:t>
            </w:r>
            <w:r w:rsidRPr="00927D72">
              <w:rPr>
                <w:rFonts w:cs="Arial"/>
                <w:szCs w:val="18"/>
                <w:highlight w:val="yellow"/>
              </w:rPr>
              <w:t>FR2-1.120-1 or TBD</w:t>
            </w:r>
          </w:p>
        </w:tc>
      </w:tr>
      <w:tr w:rsidR="00927D72" w:rsidRPr="00C25669" w14:paraId="54CE6F3A" w14:textId="77777777" w:rsidTr="00AB7300">
        <w:trPr>
          <w:trHeight w:val="58"/>
          <w:jc w:val="center"/>
        </w:trPr>
        <w:tc>
          <w:tcPr>
            <w:tcW w:w="5333" w:type="dxa"/>
            <w:gridSpan w:val="3"/>
            <w:tcBorders>
              <w:right w:val="single" w:sz="4" w:space="0" w:color="auto"/>
            </w:tcBorders>
            <w:shd w:val="clear" w:color="auto" w:fill="auto"/>
            <w:vAlign w:val="center"/>
          </w:tcPr>
          <w:p w14:paraId="1D2FD073" w14:textId="77777777" w:rsidR="00927D72" w:rsidRPr="00C25669" w:rsidRDefault="00927D72" w:rsidP="00AB7300">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5C87F2"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D82348" w14:textId="77777777" w:rsidR="00927D72" w:rsidRPr="00C25669" w:rsidRDefault="00927D72" w:rsidP="00AB7300">
            <w:pPr>
              <w:pStyle w:val="TAC"/>
              <w:rPr>
                <w:rFonts w:eastAsia="SimSun" w:cs="Arial"/>
                <w:szCs w:val="18"/>
              </w:rPr>
            </w:pPr>
            <w:r w:rsidRPr="00C25669">
              <w:rPr>
                <w:rFonts w:cs="Arial"/>
                <w:szCs w:val="18"/>
              </w:rPr>
              <w:t>Specific to each UL-DL pattern</w:t>
            </w:r>
          </w:p>
        </w:tc>
      </w:tr>
      <w:tr w:rsidR="00927D72" w:rsidRPr="00C25669" w14:paraId="286C57A9" w14:textId="77777777" w:rsidTr="00AB7300">
        <w:trPr>
          <w:trHeight w:val="58"/>
          <w:jc w:val="center"/>
        </w:trPr>
        <w:tc>
          <w:tcPr>
            <w:tcW w:w="5333" w:type="dxa"/>
            <w:gridSpan w:val="3"/>
            <w:tcBorders>
              <w:right w:val="single" w:sz="4" w:space="0" w:color="auto"/>
            </w:tcBorders>
            <w:shd w:val="clear" w:color="auto" w:fill="auto"/>
            <w:vAlign w:val="center"/>
          </w:tcPr>
          <w:p w14:paraId="0E8DD765" w14:textId="77777777" w:rsidR="00927D72" w:rsidRPr="00C25669" w:rsidRDefault="00927D72" w:rsidP="00AB7300">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8CF09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F5D154" w14:textId="77777777" w:rsidR="00927D72" w:rsidRPr="00C25669" w:rsidRDefault="00927D72" w:rsidP="00AB7300">
            <w:pPr>
              <w:pStyle w:val="TAC"/>
              <w:rPr>
                <w:rFonts w:eastAsia="SimSun"/>
              </w:rPr>
            </w:pPr>
            <w:r w:rsidRPr="00C25669">
              <w:rPr>
                <w:rFonts w:eastAsia="SimSun"/>
              </w:rPr>
              <w:t>4</w:t>
            </w:r>
          </w:p>
        </w:tc>
      </w:tr>
      <w:tr w:rsidR="00927D72" w:rsidRPr="00C25669" w14:paraId="237C32F3" w14:textId="77777777" w:rsidTr="00AB7300">
        <w:trPr>
          <w:trHeight w:val="58"/>
          <w:jc w:val="center"/>
        </w:trPr>
        <w:tc>
          <w:tcPr>
            <w:tcW w:w="5333" w:type="dxa"/>
            <w:gridSpan w:val="3"/>
            <w:tcBorders>
              <w:right w:val="single" w:sz="4" w:space="0" w:color="auto"/>
            </w:tcBorders>
            <w:shd w:val="clear" w:color="auto" w:fill="auto"/>
            <w:vAlign w:val="center"/>
          </w:tcPr>
          <w:p w14:paraId="5F6BC78F" w14:textId="77777777" w:rsidR="00927D72" w:rsidRPr="00C25669" w:rsidRDefault="00927D72" w:rsidP="00AB7300">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D398A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9356F9" w14:textId="77777777" w:rsidR="00927D72" w:rsidRPr="00C25669" w:rsidRDefault="00927D72" w:rsidP="00AB7300">
            <w:pPr>
              <w:pStyle w:val="TAC"/>
              <w:rPr>
                <w:rFonts w:eastAsia="SimSun"/>
              </w:rPr>
            </w:pPr>
            <w:r w:rsidRPr="00C25669">
              <w:rPr>
                <w:rFonts w:eastAsia="SimSun"/>
              </w:rPr>
              <w:t>Multiplexed</w:t>
            </w:r>
          </w:p>
        </w:tc>
      </w:tr>
      <w:tr w:rsidR="00927D72" w:rsidRPr="00C25669" w14:paraId="0707E9E5" w14:textId="77777777" w:rsidTr="00AB7300">
        <w:trPr>
          <w:trHeight w:val="58"/>
          <w:jc w:val="center"/>
        </w:trPr>
        <w:tc>
          <w:tcPr>
            <w:tcW w:w="5333" w:type="dxa"/>
            <w:gridSpan w:val="3"/>
            <w:tcBorders>
              <w:right w:val="single" w:sz="4" w:space="0" w:color="auto"/>
            </w:tcBorders>
            <w:shd w:val="clear" w:color="auto" w:fill="auto"/>
            <w:vAlign w:val="center"/>
          </w:tcPr>
          <w:p w14:paraId="6EBB595C" w14:textId="77777777" w:rsidR="00927D72" w:rsidRPr="00C25669" w:rsidRDefault="00927D72" w:rsidP="00AB7300">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600A6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7B94CB" w14:textId="77777777" w:rsidR="00927D72" w:rsidRPr="00C25669" w:rsidRDefault="00927D72" w:rsidP="00AB7300">
            <w:pPr>
              <w:pStyle w:val="TAC"/>
              <w:rPr>
                <w:rFonts w:eastAsia="SimSun"/>
              </w:rPr>
            </w:pPr>
            <w:r w:rsidRPr="00C25669">
              <w:rPr>
                <w:rFonts w:eastAsia="SimSun"/>
              </w:rPr>
              <w:t>{0,2,3,1}</w:t>
            </w:r>
          </w:p>
        </w:tc>
      </w:tr>
      <w:tr w:rsidR="00927D72" w:rsidRPr="00C25669" w14:paraId="3FD26F73" w14:textId="77777777" w:rsidTr="00AB7300">
        <w:trPr>
          <w:trHeight w:val="58"/>
          <w:jc w:val="center"/>
        </w:trPr>
        <w:tc>
          <w:tcPr>
            <w:tcW w:w="5333" w:type="dxa"/>
            <w:gridSpan w:val="3"/>
            <w:tcBorders>
              <w:right w:val="single" w:sz="4" w:space="0" w:color="auto"/>
            </w:tcBorders>
            <w:shd w:val="clear" w:color="auto" w:fill="auto"/>
            <w:vAlign w:val="center"/>
          </w:tcPr>
          <w:p w14:paraId="55A4A7DE" w14:textId="77777777" w:rsidR="00927D72" w:rsidRPr="00C25669" w:rsidRDefault="00927D72" w:rsidP="00AB7300">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C8D9E6"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5C15C3" w14:textId="77777777" w:rsidR="00927D72" w:rsidRPr="00C25669" w:rsidRDefault="00927D72" w:rsidP="00AB7300">
            <w:pPr>
              <w:pStyle w:val="TAC"/>
              <w:rPr>
                <w:rFonts w:cs="Arial"/>
                <w:szCs w:val="18"/>
              </w:rPr>
            </w:pPr>
            <w:r w:rsidRPr="00C25669">
              <w:rPr>
                <w:rFonts w:cs="Arial"/>
                <w:szCs w:val="18"/>
              </w:rPr>
              <w:t>60 kHz SCS: FR2.60-1</w:t>
            </w:r>
          </w:p>
          <w:p w14:paraId="33BB9F13" w14:textId="09E93C7D" w:rsidR="00927D72" w:rsidRPr="00C25669" w:rsidRDefault="00927D72" w:rsidP="00AB7300">
            <w:pPr>
              <w:pStyle w:val="TAC"/>
              <w:rPr>
                <w:rFonts w:eastAsia="SimSun" w:cs="Arial"/>
                <w:szCs w:val="18"/>
              </w:rPr>
            </w:pPr>
            <w:r w:rsidRPr="00C25669">
              <w:rPr>
                <w:rFonts w:cs="Arial"/>
                <w:szCs w:val="18"/>
              </w:rPr>
              <w:t xml:space="preserve">120 kHz SCS: </w:t>
            </w:r>
            <w:r w:rsidRPr="00A4250F">
              <w:rPr>
                <w:rFonts w:cs="Arial"/>
                <w:szCs w:val="18"/>
                <w:highlight w:val="yellow"/>
              </w:rPr>
              <w:t>FR2</w:t>
            </w:r>
            <w:r w:rsidR="00A4250F" w:rsidRPr="00A4250F">
              <w:rPr>
                <w:rFonts w:cs="Arial"/>
                <w:szCs w:val="18"/>
                <w:highlight w:val="yellow"/>
              </w:rPr>
              <w:t>-1</w:t>
            </w:r>
            <w:r w:rsidRPr="00A4250F">
              <w:rPr>
                <w:rFonts w:cs="Arial"/>
                <w:szCs w:val="18"/>
                <w:highlight w:val="yellow"/>
              </w:rPr>
              <w:t>.120-1</w:t>
            </w:r>
            <w:r w:rsidR="00A4250F" w:rsidRPr="00A4250F">
              <w:rPr>
                <w:rFonts w:cs="Arial"/>
                <w:szCs w:val="18"/>
                <w:highlight w:val="yellow"/>
              </w:rPr>
              <w:t xml:space="preserve"> or TBD</w:t>
            </w:r>
          </w:p>
        </w:tc>
      </w:tr>
      <w:tr w:rsidR="00927D72" w:rsidRPr="00C25669" w14:paraId="227F35D2" w14:textId="77777777" w:rsidTr="00AB7300">
        <w:trPr>
          <w:trHeight w:val="58"/>
          <w:jc w:val="center"/>
        </w:trPr>
        <w:tc>
          <w:tcPr>
            <w:tcW w:w="5333" w:type="dxa"/>
            <w:gridSpan w:val="3"/>
            <w:tcBorders>
              <w:right w:val="single" w:sz="4" w:space="0" w:color="auto"/>
            </w:tcBorders>
            <w:shd w:val="clear" w:color="auto" w:fill="auto"/>
            <w:vAlign w:val="center"/>
          </w:tcPr>
          <w:p w14:paraId="070A5690" w14:textId="77777777" w:rsidR="00927D72" w:rsidRPr="00C25669" w:rsidRDefault="00927D72" w:rsidP="00AB7300">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A7863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D5A747" w14:textId="77777777" w:rsidR="00927D72" w:rsidRPr="00C25669" w:rsidRDefault="00927D72" w:rsidP="00AB7300">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927D72" w:rsidRPr="00C25669" w14:paraId="35558A84" w14:textId="77777777" w:rsidTr="00AB7300">
        <w:trPr>
          <w:trHeight w:val="58"/>
          <w:jc w:val="center"/>
        </w:trPr>
        <w:tc>
          <w:tcPr>
            <w:tcW w:w="5333" w:type="dxa"/>
            <w:gridSpan w:val="3"/>
            <w:tcBorders>
              <w:right w:val="single" w:sz="4" w:space="0" w:color="auto"/>
            </w:tcBorders>
            <w:shd w:val="clear" w:color="auto" w:fill="auto"/>
            <w:vAlign w:val="center"/>
          </w:tcPr>
          <w:p w14:paraId="054089C4" w14:textId="77777777" w:rsidR="00927D72" w:rsidRPr="00C25669" w:rsidRDefault="00927D72" w:rsidP="00AB7300">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F1DAD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64BA74" w14:textId="77777777" w:rsidR="00927D72" w:rsidRDefault="00927D72" w:rsidP="00AB7300">
            <w:pPr>
              <w:pStyle w:val="TAC"/>
              <w:rPr>
                <w:rFonts w:eastAsia="SimSun"/>
              </w:rPr>
            </w:pPr>
            <w:r>
              <w:rPr>
                <w:rFonts w:eastAsia="SimSun"/>
              </w:rPr>
              <w:t>OP.1 FDD as defined in Annex A.5.1.1</w:t>
            </w:r>
          </w:p>
          <w:p w14:paraId="1751B9E7" w14:textId="77777777" w:rsidR="00927D72" w:rsidRPr="00C25669" w:rsidRDefault="00927D72" w:rsidP="00AB7300">
            <w:pPr>
              <w:pStyle w:val="TAC"/>
              <w:rPr>
                <w:rFonts w:eastAsia="SimSun"/>
              </w:rPr>
            </w:pPr>
            <w:r>
              <w:rPr>
                <w:rFonts w:eastAsia="SimSun"/>
              </w:rPr>
              <w:t>OP.1 TDD as defined in Annex A.5.2.1</w:t>
            </w:r>
          </w:p>
        </w:tc>
      </w:tr>
      <w:tr w:rsidR="00927D72" w:rsidRPr="00C25669" w14:paraId="17D9EC5E" w14:textId="77777777" w:rsidTr="00AB7300">
        <w:trPr>
          <w:trHeight w:val="58"/>
          <w:jc w:val="center"/>
        </w:trPr>
        <w:tc>
          <w:tcPr>
            <w:tcW w:w="5333" w:type="dxa"/>
            <w:gridSpan w:val="3"/>
            <w:tcBorders>
              <w:right w:val="single" w:sz="4" w:space="0" w:color="auto"/>
            </w:tcBorders>
            <w:shd w:val="clear" w:color="auto" w:fill="auto"/>
            <w:vAlign w:val="center"/>
          </w:tcPr>
          <w:p w14:paraId="2DAFBB40" w14:textId="77777777" w:rsidR="00927D72" w:rsidRPr="00C25669" w:rsidRDefault="00927D72" w:rsidP="00AB7300">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AF632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7BFEB9" w14:textId="77777777" w:rsidR="00927D72" w:rsidRPr="00C25669" w:rsidRDefault="00927D72" w:rsidP="00AB7300">
            <w:pPr>
              <w:pStyle w:val="TAC"/>
              <w:rPr>
                <w:rFonts w:eastAsia="SimSun"/>
              </w:rPr>
            </w:pPr>
            <w:r w:rsidRPr="00C25669">
              <w:rPr>
                <w:rFonts w:eastAsia="SimSun"/>
              </w:rPr>
              <w:t>Static propagation condition</w:t>
            </w:r>
          </w:p>
          <w:p w14:paraId="77E7EF72" w14:textId="77777777" w:rsidR="00927D72" w:rsidRPr="00C25669" w:rsidRDefault="00927D72" w:rsidP="00AB7300">
            <w:pPr>
              <w:pStyle w:val="TAC"/>
              <w:rPr>
                <w:rFonts w:eastAsia="SimSun"/>
              </w:rPr>
            </w:pPr>
            <w:r w:rsidRPr="00C25669">
              <w:rPr>
                <w:rFonts w:eastAsia="SimSun"/>
              </w:rPr>
              <w:t>No external noise sources are applied</w:t>
            </w:r>
          </w:p>
        </w:tc>
      </w:tr>
      <w:tr w:rsidR="00927D72" w:rsidRPr="00C25669" w14:paraId="5CEA3FF8" w14:textId="77777777" w:rsidTr="00AB7300">
        <w:trPr>
          <w:trHeight w:val="58"/>
          <w:jc w:val="center"/>
        </w:trPr>
        <w:tc>
          <w:tcPr>
            <w:tcW w:w="1769" w:type="dxa"/>
            <w:vMerge w:val="restart"/>
            <w:tcBorders>
              <w:right w:val="single" w:sz="4" w:space="0" w:color="auto"/>
            </w:tcBorders>
            <w:shd w:val="clear" w:color="auto" w:fill="auto"/>
            <w:vAlign w:val="center"/>
          </w:tcPr>
          <w:p w14:paraId="1E4D80AE" w14:textId="77777777" w:rsidR="00927D72" w:rsidRPr="00C25669" w:rsidRDefault="00927D72" w:rsidP="00AB7300">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1E4E6556" w14:textId="77777777" w:rsidR="00927D72" w:rsidRPr="00C25669" w:rsidRDefault="00927D72" w:rsidP="00AB7300">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924AB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492A58" w14:textId="77777777" w:rsidR="00927D72" w:rsidRPr="00C25669" w:rsidRDefault="00927D72" w:rsidP="00AB7300">
            <w:pPr>
              <w:pStyle w:val="TAC"/>
              <w:rPr>
                <w:rFonts w:eastAsia="SimSun"/>
              </w:rPr>
            </w:pPr>
            <w:r w:rsidRPr="00C25669">
              <w:rPr>
                <w:rFonts w:eastAsia="SimSun"/>
              </w:rPr>
              <w:t>1x2 or 1x4</w:t>
            </w:r>
          </w:p>
        </w:tc>
      </w:tr>
      <w:tr w:rsidR="00927D72" w:rsidRPr="00C25669" w14:paraId="5884DC6C" w14:textId="77777777" w:rsidTr="00AB7300">
        <w:trPr>
          <w:trHeight w:val="58"/>
          <w:jc w:val="center"/>
        </w:trPr>
        <w:tc>
          <w:tcPr>
            <w:tcW w:w="1769" w:type="dxa"/>
            <w:vMerge/>
            <w:tcBorders>
              <w:right w:val="single" w:sz="4" w:space="0" w:color="auto"/>
            </w:tcBorders>
            <w:shd w:val="clear" w:color="auto" w:fill="auto"/>
            <w:vAlign w:val="center"/>
          </w:tcPr>
          <w:p w14:paraId="21A4EA4F" w14:textId="77777777" w:rsidR="00927D72" w:rsidRPr="00C25669" w:rsidRDefault="00927D72" w:rsidP="00AB7300">
            <w:pPr>
              <w:pStyle w:val="TAL"/>
              <w:rPr>
                <w:rFonts w:eastAsia="SimSun" w:cs="Arial"/>
              </w:rPr>
            </w:pPr>
          </w:p>
        </w:tc>
        <w:tc>
          <w:tcPr>
            <w:tcW w:w="3564" w:type="dxa"/>
            <w:gridSpan w:val="2"/>
            <w:tcBorders>
              <w:right w:val="single" w:sz="4" w:space="0" w:color="auto"/>
            </w:tcBorders>
            <w:shd w:val="clear" w:color="auto" w:fill="auto"/>
            <w:vAlign w:val="center"/>
          </w:tcPr>
          <w:p w14:paraId="4EBD8AAD" w14:textId="77777777" w:rsidR="00927D72" w:rsidRPr="00C25669" w:rsidRDefault="00927D72" w:rsidP="00AB7300">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7DEE9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378F64" w14:textId="77777777" w:rsidR="00927D72" w:rsidRPr="00C25669" w:rsidRDefault="00927D72" w:rsidP="00AB7300">
            <w:pPr>
              <w:pStyle w:val="TAC"/>
              <w:rPr>
                <w:rFonts w:eastAsia="SimSun"/>
              </w:rPr>
            </w:pPr>
            <w:r w:rsidRPr="00C25669">
              <w:rPr>
                <w:rFonts w:eastAsia="SimSun"/>
              </w:rPr>
              <w:t>2x2 or 2x4</w:t>
            </w:r>
          </w:p>
        </w:tc>
      </w:tr>
      <w:tr w:rsidR="00927D72" w:rsidRPr="00C25669" w14:paraId="3C0ACD61" w14:textId="77777777" w:rsidTr="00AB7300">
        <w:trPr>
          <w:trHeight w:val="58"/>
          <w:jc w:val="center"/>
        </w:trPr>
        <w:tc>
          <w:tcPr>
            <w:tcW w:w="5333" w:type="dxa"/>
            <w:gridSpan w:val="3"/>
            <w:tcBorders>
              <w:right w:val="single" w:sz="4" w:space="0" w:color="auto"/>
            </w:tcBorders>
            <w:shd w:val="clear" w:color="auto" w:fill="auto"/>
            <w:vAlign w:val="center"/>
          </w:tcPr>
          <w:p w14:paraId="7C09070E" w14:textId="77777777" w:rsidR="00927D72" w:rsidRPr="00C25669" w:rsidRDefault="00927D72" w:rsidP="00AB7300">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608C8A"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FC45B3" w14:textId="77777777" w:rsidR="00927D72" w:rsidRPr="00C25669" w:rsidRDefault="00927D72" w:rsidP="00AB7300">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927D72" w:rsidRPr="00C25669" w14:paraId="4A34078C" w14:textId="77777777" w:rsidTr="00AB7300">
        <w:trPr>
          <w:trHeight w:val="58"/>
          <w:jc w:val="center"/>
        </w:trPr>
        <w:tc>
          <w:tcPr>
            <w:tcW w:w="9621" w:type="dxa"/>
            <w:gridSpan w:val="5"/>
            <w:tcBorders>
              <w:right w:val="single" w:sz="4" w:space="0" w:color="auto"/>
            </w:tcBorders>
            <w:shd w:val="clear" w:color="auto" w:fill="auto"/>
          </w:tcPr>
          <w:p w14:paraId="0575D018" w14:textId="77777777" w:rsidR="00927D72" w:rsidRPr="00C25669" w:rsidRDefault="00927D72" w:rsidP="00AB7300">
            <w:pPr>
              <w:pStyle w:val="TAN"/>
            </w:pPr>
            <w:r w:rsidRPr="00C25669">
              <w:t>Note 1:</w:t>
            </w:r>
            <w:r w:rsidRPr="00C25669">
              <w:rPr>
                <w:lang w:eastAsia="zh-CN"/>
              </w:rPr>
              <w:tab/>
            </w:r>
            <w:r w:rsidRPr="00C25669">
              <w:t>PDSCH is scheduled only on full DL slots not containing SSB or TRS.</w:t>
            </w:r>
          </w:p>
          <w:p w14:paraId="13BCD1A2" w14:textId="77777777" w:rsidR="00927D72" w:rsidRPr="00C25669" w:rsidRDefault="00927D72" w:rsidP="00AB7300">
            <w:pPr>
              <w:pStyle w:val="TAN"/>
            </w:pPr>
            <w:r w:rsidRPr="00C25669">
              <w:t>Note 2:</w:t>
            </w:r>
            <w:r w:rsidRPr="00C25669">
              <w:rPr>
                <w:lang w:eastAsia="zh-CN"/>
              </w:rPr>
              <w:tab/>
            </w:r>
            <w:r w:rsidRPr="00C25669">
              <w:t>UE assumes that the TCI state for the PDSCH is identical to the TCI state applied for the PDCCH transmission.</w:t>
            </w:r>
          </w:p>
          <w:p w14:paraId="4DC2EE12" w14:textId="77777777" w:rsidR="00927D72" w:rsidRPr="00C25669" w:rsidRDefault="00927D72" w:rsidP="00AB7300">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49126BFD" w14:textId="77777777" w:rsidR="00927D72" w:rsidRPr="00C25669" w:rsidRDefault="00927D72" w:rsidP="00927D72">
      <w:pPr>
        <w:rPr>
          <w:rFonts w:eastAsia="SimSun"/>
          <w:lang w:val="en-US"/>
        </w:rPr>
      </w:pPr>
    </w:p>
    <w:p w14:paraId="62C5927D" w14:textId="77777777" w:rsidR="00927D72" w:rsidRPr="00C25669" w:rsidRDefault="00927D72" w:rsidP="00927D72">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27D72" w:rsidRPr="00C25669" w14:paraId="0CCB755F" w14:textId="77777777" w:rsidTr="00AB7300">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5091AD7C" w14:textId="77777777" w:rsidR="00927D72" w:rsidRPr="00C25669" w:rsidRDefault="00927D72" w:rsidP="00AB7300">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7FB95359" w14:textId="77777777" w:rsidR="00927D72" w:rsidRPr="00C25669" w:rsidRDefault="00927D72" w:rsidP="00AB7300">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03BF6D5B" w14:textId="77777777" w:rsidR="00927D72" w:rsidRPr="00C25669" w:rsidRDefault="00927D72" w:rsidP="00AB7300">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61D2DE73" w14:textId="77777777" w:rsidR="00927D72" w:rsidRPr="00C25669" w:rsidRDefault="00927D72" w:rsidP="00AB7300">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71ACC9ED" w14:textId="77777777" w:rsidR="00927D72" w:rsidRPr="00C25669" w:rsidRDefault="00927D72" w:rsidP="00AB7300">
            <w:pPr>
              <w:pStyle w:val="TAH"/>
              <w:rPr>
                <w:rFonts w:eastAsia="Yu Mincho"/>
              </w:rPr>
            </w:pPr>
            <w:r w:rsidRPr="00C25669">
              <w:rPr>
                <w:rFonts w:eastAsia="Yu Mincho"/>
              </w:rPr>
              <w:t>400 MHz</w:t>
            </w:r>
          </w:p>
        </w:tc>
      </w:tr>
      <w:tr w:rsidR="00927D72" w:rsidRPr="00C25669" w14:paraId="648C12E2" w14:textId="77777777" w:rsidTr="00AB7300">
        <w:trPr>
          <w:jc w:val="center"/>
        </w:trPr>
        <w:tc>
          <w:tcPr>
            <w:tcW w:w="1060" w:type="dxa"/>
            <w:shd w:val="clear" w:color="auto" w:fill="auto"/>
            <w:tcMar>
              <w:top w:w="15" w:type="dxa"/>
              <w:left w:w="81" w:type="dxa"/>
              <w:bottom w:w="0" w:type="dxa"/>
              <w:right w:w="81" w:type="dxa"/>
            </w:tcMar>
            <w:hideMark/>
          </w:tcPr>
          <w:p w14:paraId="7462831E" w14:textId="77777777" w:rsidR="00927D72" w:rsidRPr="00C25669" w:rsidRDefault="00927D72" w:rsidP="00AB7300">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024D0C4A" w14:textId="77777777" w:rsidR="00927D72" w:rsidRPr="00C25669" w:rsidRDefault="00927D72" w:rsidP="00AB7300">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0DD260F" w14:textId="77777777" w:rsidR="00927D72" w:rsidRPr="00C25669" w:rsidRDefault="00927D72" w:rsidP="00AB7300">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F09E99E" w14:textId="77777777" w:rsidR="00927D72" w:rsidRPr="00C25669" w:rsidRDefault="00927D72" w:rsidP="00AB7300">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5A54068C" w14:textId="77777777" w:rsidR="00927D72" w:rsidRPr="00C25669" w:rsidRDefault="00927D72" w:rsidP="00AB7300">
            <w:pPr>
              <w:pStyle w:val="TAC"/>
              <w:rPr>
                <w:rFonts w:eastAsia="Yu Mincho"/>
              </w:rPr>
            </w:pPr>
            <w:proofErr w:type="gramStart"/>
            <w:r w:rsidRPr="00C25669">
              <w:rPr>
                <w:rFonts w:eastAsia="Yu Mincho"/>
              </w:rPr>
              <w:t>N.A</w:t>
            </w:r>
            <w:proofErr w:type="gramEnd"/>
          </w:p>
        </w:tc>
      </w:tr>
      <w:tr w:rsidR="00927D72" w:rsidRPr="00C25669" w14:paraId="277E2D4B" w14:textId="77777777" w:rsidTr="00AB7300">
        <w:trPr>
          <w:jc w:val="center"/>
        </w:trPr>
        <w:tc>
          <w:tcPr>
            <w:tcW w:w="1060" w:type="dxa"/>
            <w:shd w:val="clear" w:color="auto" w:fill="auto"/>
            <w:tcMar>
              <w:top w:w="15" w:type="dxa"/>
              <w:left w:w="81" w:type="dxa"/>
              <w:bottom w:w="0" w:type="dxa"/>
              <w:right w:w="81" w:type="dxa"/>
            </w:tcMar>
            <w:hideMark/>
          </w:tcPr>
          <w:p w14:paraId="6CBD42C3" w14:textId="77777777" w:rsidR="00927D72" w:rsidRPr="00C25669" w:rsidRDefault="00927D72" w:rsidP="00AB7300">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3B72ACD" w14:textId="77777777" w:rsidR="00927D72" w:rsidRPr="00C25669" w:rsidRDefault="00927D72" w:rsidP="00AB7300">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14F1CCF9" w14:textId="77777777" w:rsidR="00927D72" w:rsidRPr="00C25669" w:rsidRDefault="00927D72" w:rsidP="00AB7300">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B511F69" w14:textId="77777777" w:rsidR="00927D72" w:rsidRPr="00C25669" w:rsidRDefault="00927D72" w:rsidP="00AB7300">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22EC668" w14:textId="77777777" w:rsidR="00927D72" w:rsidRPr="00C25669" w:rsidRDefault="00927D72" w:rsidP="00AB7300">
            <w:pPr>
              <w:pStyle w:val="TAC"/>
              <w:rPr>
                <w:rFonts w:eastAsia="Yu Mincho"/>
              </w:rPr>
            </w:pPr>
            <w:r w:rsidRPr="00C25669">
              <w:rPr>
                <w:rFonts w:eastAsia="Yu Mincho"/>
              </w:rPr>
              <w:t>264</w:t>
            </w:r>
          </w:p>
        </w:tc>
      </w:tr>
    </w:tbl>
    <w:p w14:paraId="2E9C61DA" w14:textId="77777777" w:rsidR="00927D72" w:rsidRPr="00C25669" w:rsidRDefault="00927D72" w:rsidP="00927D72">
      <w:pPr>
        <w:rPr>
          <w:rFonts w:eastAsia="SimSun"/>
          <w:lang w:val="en-US"/>
        </w:rPr>
      </w:pPr>
    </w:p>
    <w:p w14:paraId="4062A63C" w14:textId="77777777" w:rsidR="00927D72" w:rsidRPr="00C25669" w:rsidRDefault="00927D72" w:rsidP="00927D72">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27D72" w:rsidRPr="00C25669" w14:paraId="3E361CEB" w14:textId="77777777" w:rsidTr="00AB7300">
        <w:trPr>
          <w:jc w:val="center"/>
        </w:trPr>
        <w:tc>
          <w:tcPr>
            <w:tcW w:w="2034" w:type="dxa"/>
            <w:shd w:val="clear" w:color="auto" w:fill="auto"/>
          </w:tcPr>
          <w:p w14:paraId="239034EC" w14:textId="77777777" w:rsidR="00927D72" w:rsidRPr="00C25669" w:rsidRDefault="00927D72" w:rsidP="00AB7300">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6E4B1580" w14:textId="77777777" w:rsidR="00927D72" w:rsidRPr="00C25669" w:rsidRDefault="00927D72" w:rsidP="00AB7300">
            <w:pPr>
              <w:pStyle w:val="TAH"/>
              <w:rPr>
                <w:rFonts w:eastAsia="SimSun"/>
                <w:lang w:val="en-US"/>
              </w:rPr>
            </w:pPr>
            <w:r w:rsidRPr="00C25669">
              <w:rPr>
                <w:rFonts w:eastAsia="SimSun"/>
                <w:lang w:val="en-US"/>
              </w:rPr>
              <w:t>Maximum modulation format</w:t>
            </w:r>
            <w:r>
              <w:rPr>
                <w:rFonts w:eastAsia="SimSun"/>
                <w:lang w:val="en-US"/>
              </w:rPr>
              <w:t xml:space="preserve"> (Note 1</w:t>
            </w:r>
            <w:r w:rsidRPr="00D916FF">
              <w:rPr>
                <w:rFonts w:eastAsia="SimSun"/>
                <w:lang w:val="en-US"/>
              </w:rPr>
              <w:t>)</w:t>
            </w:r>
          </w:p>
        </w:tc>
        <w:tc>
          <w:tcPr>
            <w:tcW w:w="1055" w:type="dxa"/>
            <w:shd w:val="clear" w:color="auto" w:fill="auto"/>
          </w:tcPr>
          <w:p w14:paraId="5184D28D" w14:textId="77777777" w:rsidR="00927D72" w:rsidRPr="00C25669" w:rsidRDefault="00927D72" w:rsidP="00AB7300">
            <w:pPr>
              <w:pStyle w:val="TAH"/>
              <w:rPr>
                <w:rFonts w:eastAsia="SimSun"/>
                <w:lang w:val="en-US"/>
              </w:rPr>
            </w:pPr>
            <w:r w:rsidRPr="00C25669">
              <w:rPr>
                <w:rFonts w:eastAsia="SimSun"/>
                <w:lang w:val="en-US"/>
              </w:rPr>
              <w:t>Scaling factor</w:t>
            </w:r>
          </w:p>
        </w:tc>
        <w:tc>
          <w:tcPr>
            <w:tcW w:w="1408" w:type="dxa"/>
            <w:shd w:val="clear" w:color="auto" w:fill="auto"/>
          </w:tcPr>
          <w:p w14:paraId="6F8E3938" w14:textId="77777777" w:rsidR="00927D72" w:rsidRPr="00C25669" w:rsidRDefault="00927D72" w:rsidP="00AB7300">
            <w:pPr>
              <w:pStyle w:val="TAH"/>
              <w:rPr>
                <w:rFonts w:eastAsia="SimSun"/>
                <w:lang w:val="en-US"/>
              </w:rPr>
            </w:pPr>
            <w:r w:rsidRPr="00C25669">
              <w:rPr>
                <w:rFonts w:eastAsia="SimSun"/>
                <w:lang w:val="en-US"/>
              </w:rPr>
              <w:t>MCS</w:t>
            </w:r>
            <w:r w:rsidRPr="00D916FF">
              <w:rPr>
                <w:rFonts w:eastAsia="SimSun"/>
                <w:lang w:val="en-US"/>
              </w:rPr>
              <w:t xml:space="preserve"> (Note </w:t>
            </w:r>
            <w:r>
              <w:rPr>
                <w:rFonts w:eastAsia="SimSun"/>
                <w:lang w:val="en-US"/>
              </w:rPr>
              <w:t>2</w:t>
            </w:r>
            <w:r w:rsidRPr="00D916FF">
              <w:rPr>
                <w:rFonts w:eastAsia="SimSun"/>
                <w:lang w:val="en-US"/>
              </w:rPr>
              <w:t>)</w:t>
            </w:r>
          </w:p>
        </w:tc>
      </w:tr>
      <w:tr w:rsidR="00927D72" w:rsidRPr="00C25669" w14:paraId="53562E6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003BB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FF94E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F347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8C5999"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27</w:t>
            </w:r>
          </w:p>
        </w:tc>
      </w:tr>
      <w:tr w:rsidR="00927D72" w:rsidRPr="00C25669" w14:paraId="64DB25E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3F0DF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06BF4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E5C44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A72FA1"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23</w:t>
            </w:r>
          </w:p>
        </w:tc>
      </w:tr>
      <w:tr w:rsidR="00927D72" w:rsidRPr="00C25669" w14:paraId="46AF8C74"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649F6D8"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E8F93D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274AA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673D8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22</w:t>
            </w:r>
          </w:p>
        </w:tc>
      </w:tr>
      <w:tr w:rsidR="00927D72" w:rsidRPr="00C25669" w14:paraId="7BA854DA"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7AC0B0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E2F803A"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5720DC"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94986C"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14</w:t>
            </w:r>
          </w:p>
        </w:tc>
      </w:tr>
      <w:tr w:rsidR="00927D72" w:rsidRPr="00C25669" w14:paraId="25E1C74D"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CC257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C4DF1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ECE3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2B0167"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206379B8"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A7AA9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493A7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55345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49A6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7EBA35C4"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34152B3"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0E621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ED6B82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633377"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26B0D073"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ADA2BA"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848A398"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B8D8E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6527B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10</w:t>
            </w:r>
          </w:p>
        </w:tc>
      </w:tr>
      <w:tr w:rsidR="00927D72" w:rsidRPr="00C25669" w14:paraId="24F2F5CB"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8399E1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73FD0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DBDDED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1B936A"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4D08235C"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7CC2DA3"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FF853C"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A6F90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AD790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193532E4"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C414DE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56435B"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62A28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01A574"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1A3E79DC"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8EE24A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FFF91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0502C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48C1C4"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4</w:t>
            </w:r>
          </w:p>
        </w:tc>
      </w:tr>
      <w:tr w:rsidR="00927D72" w:rsidRPr="00C25669" w14:paraId="6C4D75D5"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9D5B7EC"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DD21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72ACA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556D4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27</w:t>
            </w:r>
          </w:p>
        </w:tc>
      </w:tr>
      <w:tr w:rsidR="00927D72" w:rsidRPr="00C25669" w14:paraId="036B6DA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AE6C0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7442B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2FE9B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2570F6"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23</w:t>
            </w:r>
          </w:p>
        </w:tc>
      </w:tr>
      <w:tr w:rsidR="00927D72" w:rsidRPr="00C25669" w14:paraId="54F5E719"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B5A62C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8D491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39991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B23DB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22</w:t>
            </w:r>
          </w:p>
        </w:tc>
      </w:tr>
      <w:tr w:rsidR="00927D72" w:rsidRPr="00C25669" w14:paraId="430C81E6"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8AF999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A3810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99E7A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5899AE"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14</w:t>
            </w:r>
          </w:p>
        </w:tc>
      </w:tr>
      <w:tr w:rsidR="00927D72" w:rsidRPr="00C25669" w14:paraId="407B613A"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1E03EA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06E4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244D73"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BC079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7088472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84DCB3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B7981A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6EBB0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8F41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11EE0EC6"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71EA39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76E4F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39F2E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2768D8"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754386DD"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4B96F6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8F3F2C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B66C6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6A7627"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10</w:t>
            </w:r>
          </w:p>
        </w:tc>
      </w:tr>
      <w:tr w:rsidR="00927D72" w:rsidRPr="00C25669" w14:paraId="6D49DC45"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99BE2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21A1C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4862E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070B51"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5B0F271C"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94259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F73330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79623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9CD8C"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611492AF"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F5C404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1BAFBA"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313FD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6A3F8C"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7C0CC7D3"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4C1F9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64996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5EE60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AA946D"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4</w:t>
            </w:r>
          </w:p>
        </w:tc>
      </w:tr>
      <w:tr w:rsidR="00927D72" w:rsidRPr="00C25669" w14:paraId="466F26C7" w14:textId="77777777" w:rsidTr="00AB7300">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115AECA1" w14:textId="77777777" w:rsidR="00927D72" w:rsidRDefault="00927D72" w:rsidP="00AB7300">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6834A371" w14:textId="77777777" w:rsidR="00927D72" w:rsidRPr="00C25669" w:rsidRDefault="00927D72" w:rsidP="00AB7300">
            <w:pPr>
              <w:pStyle w:val="TAN"/>
              <w:rPr>
                <w:rFonts w:eastAsia="SimSun"/>
              </w:rPr>
            </w:pPr>
            <w:r>
              <w:t>Note 2:</w:t>
            </w:r>
            <w:r>
              <w:tab/>
              <w:t>MCS Index is based on MCS index Table 1 defined in clause 5.1.3.1 of TS 38.214 [12]</w:t>
            </w:r>
            <w:r>
              <w:rPr>
                <w:rFonts w:hint="eastAsia"/>
                <w:lang w:eastAsia="zh-CN"/>
              </w:rPr>
              <w:t>.</w:t>
            </w:r>
          </w:p>
        </w:tc>
      </w:tr>
    </w:tbl>
    <w:p w14:paraId="312F7C62" w14:textId="77777777" w:rsidR="00927D72" w:rsidRPr="00C25669" w:rsidRDefault="00927D72" w:rsidP="00927D72">
      <w:pPr>
        <w:rPr>
          <w:rFonts w:eastAsia="SimSun"/>
          <w:lang w:eastAsia="zh-CN"/>
        </w:rPr>
      </w:pPr>
    </w:p>
    <w:p w14:paraId="05C37826" w14:textId="3630F3C6" w:rsidR="00927D72" w:rsidRPr="00C25669" w:rsidRDefault="00927D72" w:rsidP="00927D72">
      <w:pPr>
        <w:pStyle w:val="TH"/>
      </w:pPr>
      <w:r w:rsidRPr="00C25669">
        <w:t xml:space="preserve">Table 7.5A.1-4: SNR required to achieve 85% of peak throughput </w:t>
      </w:r>
      <w:r w:rsidR="00A4250F" w:rsidRPr="00A4250F">
        <w:rPr>
          <w:highlight w:val="yellow"/>
        </w:rPr>
        <w:t>for FR2-1</w:t>
      </w:r>
      <w:r w:rsidR="00A4250F">
        <w:t xml:space="preserve"> </w:t>
      </w:r>
      <w:r w:rsidRPr="00C25669">
        <w:t>under AWGN conditions</w:t>
      </w:r>
    </w:p>
    <w:tbl>
      <w:tblPr>
        <w:tblStyle w:val="TableGrid"/>
        <w:tblW w:w="0" w:type="auto"/>
        <w:jc w:val="center"/>
        <w:tblLook w:val="04A0" w:firstRow="1" w:lastRow="0" w:firstColumn="1" w:lastColumn="0" w:noHBand="0" w:noVBand="1"/>
      </w:tblPr>
      <w:tblGrid>
        <w:gridCol w:w="1705"/>
        <w:gridCol w:w="1890"/>
        <w:gridCol w:w="1890"/>
      </w:tblGrid>
      <w:tr w:rsidR="00927D72" w:rsidRPr="00C25669" w14:paraId="6518D5AC" w14:textId="77777777" w:rsidTr="00AB7300">
        <w:trPr>
          <w:trHeight w:val="464"/>
          <w:jc w:val="center"/>
        </w:trPr>
        <w:tc>
          <w:tcPr>
            <w:tcW w:w="1705" w:type="dxa"/>
            <w:vAlign w:val="center"/>
          </w:tcPr>
          <w:p w14:paraId="36E4F44A" w14:textId="77777777" w:rsidR="00927D72" w:rsidRPr="00C25669" w:rsidRDefault="00927D72" w:rsidP="00AB7300">
            <w:pPr>
              <w:pStyle w:val="TAH"/>
              <w:rPr>
                <w:sz w:val="20"/>
                <w:lang w:eastAsia="zh-CN"/>
              </w:rPr>
            </w:pPr>
            <w:r w:rsidRPr="00C25669">
              <w:rPr>
                <w:lang w:eastAsia="zh-CN"/>
              </w:rPr>
              <w:t>MCS Index (Note 1)</w:t>
            </w:r>
          </w:p>
        </w:tc>
        <w:tc>
          <w:tcPr>
            <w:tcW w:w="1890" w:type="dxa"/>
            <w:vAlign w:val="center"/>
          </w:tcPr>
          <w:p w14:paraId="087C945A" w14:textId="77777777" w:rsidR="00927D72" w:rsidRPr="00C25669" w:rsidRDefault="00927D72" w:rsidP="00AB7300">
            <w:pPr>
              <w:pStyle w:val="TAH"/>
              <w:rPr>
                <w:sz w:val="20"/>
                <w:lang w:eastAsia="zh-CN"/>
              </w:rPr>
            </w:pPr>
            <w:proofErr w:type="gramStart"/>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1</w:t>
            </w:r>
          </w:p>
        </w:tc>
        <w:tc>
          <w:tcPr>
            <w:tcW w:w="1890" w:type="dxa"/>
            <w:vAlign w:val="center"/>
          </w:tcPr>
          <w:p w14:paraId="2E53EF87" w14:textId="77777777" w:rsidR="00927D72" w:rsidRPr="00C25669" w:rsidRDefault="00927D72" w:rsidP="00AB7300">
            <w:pPr>
              <w:pStyle w:val="TAH"/>
              <w:rPr>
                <w:sz w:val="20"/>
                <w:lang w:eastAsia="zh-CN"/>
              </w:rPr>
            </w:pPr>
            <w:proofErr w:type="gramStart"/>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2</w:t>
            </w:r>
          </w:p>
        </w:tc>
      </w:tr>
      <w:tr w:rsidR="00927D72" w:rsidRPr="00C25669" w14:paraId="01891D8B" w14:textId="77777777" w:rsidTr="00AB7300">
        <w:trPr>
          <w:jc w:val="center"/>
        </w:trPr>
        <w:tc>
          <w:tcPr>
            <w:tcW w:w="1705" w:type="dxa"/>
            <w:vAlign w:val="center"/>
          </w:tcPr>
          <w:p w14:paraId="04CA1A34" w14:textId="77777777" w:rsidR="00927D72" w:rsidRPr="00C25669" w:rsidRDefault="00927D72" w:rsidP="00AB7300">
            <w:pPr>
              <w:pStyle w:val="TAC"/>
              <w:rPr>
                <w:sz w:val="20"/>
                <w:lang w:eastAsia="zh-CN"/>
              </w:rPr>
            </w:pPr>
            <w:r w:rsidRPr="00C25669">
              <w:rPr>
                <w:lang w:eastAsia="zh-CN"/>
              </w:rPr>
              <w:t>13</w:t>
            </w:r>
          </w:p>
        </w:tc>
        <w:tc>
          <w:tcPr>
            <w:tcW w:w="1890" w:type="dxa"/>
          </w:tcPr>
          <w:p w14:paraId="585BF3E3" w14:textId="77777777" w:rsidR="00927D72" w:rsidRPr="00C25669" w:rsidRDefault="00927D72" w:rsidP="00AB7300">
            <w:pPr>
              <w:pStyle w:val="TAC"/>
              <w:rPr>
                <w:sz w:val="20"/>
                <w:lang w:eastAsia="zh-CN"/>
              </w:rPr>
            </w:pPr>
            <w:r w:rsidRPr="00C25669">
              <w:t>6.2</w:t>
            </w:r>
          </w:p>
        </w:tc>
        <w:tc>
          <w:tcPr>
            <w:tcW w:w="1890" w:type="dxa"/>
          </w:tcPr>
          <w:p w14:paraId="5AA831BE" w14:textId="77777777" w:rsidR="00927D72" w:rsidRPr="00C25669" w:rsidRDefault="00927D72" w:rsidP="00AB7300">
            <w:pPr>
              <w:pStyle w:val="TAC"/>
              <w:rPr>
                <w:sz w:val="20"/>
                <w:lang w:eastAsia="zh-CN"/>
              </w:rPr>
            </w:pPr>
            <w:r w:rsidRPr="00C25669">
              <w:t>9.0</w:t>
            </w:r>
          </w:p>
        </w:tc>
      </w:tr>
      <w:tr w:rsidR="00927D72" w:rsidRPr="00C25669" w14:paraId="637836D7" w14:textId="77777777" w:rsidTr="00AB7300">
        <w:trPr>
          <w:jc w:val="center"/>
        </w:trPr>
        <w:tc>
          <w:tcPr>
            <w:tcW w:w="1705" w:type="dxa"/>
            <w:vAlign w:val="center"/>
          </w:tcPr>
          <w:p w14:paraId="043F16F8" w14:textId="77777777" w:rsidR="00927D72" w:rsidRPr="00C25669" w:rsidRDefault="00927D72" w:rsidP="00AB7300">
            <w:pPr>
              <w:pStyle w:val="TAC"/>
              <w:rPr>
                <w:sz w:val="20"/>
                <w:lang w:eastAsia="zh-CN"/>
              </w:rPr>
            </w:pPr>
            <w:r w:rsidRPr="00C25669">
              <w:rPr>
                <w:lang w:eastAsia="zh-CN"/>
              </w:rPr>
              <w:t>14</w:t>
            </w:r>
          </w:p>
        </w:tc>
        <w:tc>
          <w:tcPr>
            <w:tcW w:w="1890" w:type="dxa"/>
          </w:tcPr>
          <w:p w14:paraId="0360E7CA" w14:textId="77777777" w:rsidR="00927D72" w:rsidRPr="00C25669" w:rsidRDefault="00927D72" w:rsidP="00AB7300">
            <w:pPr>
              <w:pStyle w:val="TAC"/>
              <w:rPr>
                <w:sz w:val="20"/>
                <w:lang w:eastAsia="zh-CN"/>
              </w:rPr>
            </w:pPr>
            <w:r w:rsidRPr="00C25669">
              <w:t>7.2</w:t>
            </w:r>
          </w:p>
        </w:tc>
        <w:tc>
          <w:tcPr>
            <w:tcW w:w="1890" w:type="dxa"/>
          </w:tcPr>
          <w:p w14:paraId="37A8D821" w14:textId="77777777" w:rsidR="00927D72" w:rsidRPr="00C25669" w:rsidRDefault="00927D72" w:rsidP="00AB7300">
            <w:pPr>
              <w:pStyle w:val="TAC"/>
              <w:rPr>
                <w:sz w:val="20"/>
                <w:lang w:eastAsia="zh-CN"/>
              </w:rPr>
            </w:pPr>
            <w:r w:rsidRPr="00C25669">
              <w:t>9.9</w:t>
            </w:r>
          </w:p>
        </w:tc>
      </w:tr>
      <w:tr w:rsidR="00927D72" w:rsidRPr="00C25669" w14:paraId="78BEF1A5" w14:textId="77777777" w:rsidTr="00AB7300">
        <w:trPr>
          <w:jc w:val="center"/>
        </w:trPr>
        <w:tc>
          <w:tcPr>
            <w:tcW w:w="1705" w:type="dxa"/>
            <w:vAlign w:val="center"/>
          </w:tcPr>
          <w:p w14:paraId="15DCBE1C" w14:textId="77777777" w:rsidR="00927D72" w:rsidRPr="00C25669" w:rsidRDefault="00927D72" w:rsidP="00AB7300">
            <w:pPr>
              <w:pStyle w:val="TAC"/>
              <w:rPr>
                <w:sz w:val="20"/>
                <w:lang w:eastAsia="zh-CN"/>
              </w:rPr>
            </w:pPr>
            <w:r w:rsidRPr="00C25669">
              <w:rPr>
                <w:lang w:eastAsia="zh-CN"/>
              </w:rPr>
              <w:t>15</w:t>
            </w:r>
          </w:p>
        </w:tc>
        <w:tc>
          <w:tcPr>
            <w:tcW w:w="1890" w:type="dxa"/>
          </w:tcPr>
          <w:p w14:paraId="5075F025" w14:textId="77777777" w:rsidR="00927D72" w:rsidRPr="00C25669" w:rsidRDefault="00927D72" w:rsidP="00AB7300">
            <w:pPr>
              <w:pStyle w:val="TAC"/>
              <w:rPr>
                <w:sz w:val="20"/>
                <w:lang w:eastAsia="zh-CN"/>
              </w:rPr>
            </w:pPr>
            <w:r w:rsidRPr="00C25669">
              <w:t>8.2</w:t>
            </w:r>
          </w:p>
        </w:tc>
        <w:tc>
          <w:tcPr>
            <w:tcW w:w="1890" w:type="dxa"/>
          </w:tcPr>
          <w:p w14:paraId="578A8937" w14:textId="77777777" w:rsidR="00927D72" w:rsidRPr="00C25669" w:rsidRDefault="00927D72" w:rsidP="00AB7300">
            <w:pPr>
              <w:pStyle w:val="TAC"/>
              <w:rPr>
                <w:sz w:val="20"/>
                <w:lang w:eastAsia="zh-CN"/>
              </w:rPr>
            </w:pPr>
            <w:r w:rsidRPr="00C25669">
              <w:t>10.9</w:t>
            </w:r>
          </w:p>
        </w:tc>
      </w:tr>
      <w:tr w:rsidR="00927D72" w:rsidRPr="00C25669" w14:paraId="64E8F4B9" w14:textId="77777777" w:rsidTr="00AB7300">
        <w:trPr>
          <w:jc w:val="center"/>
        </w:trPr>
        <w:tc>
          <w:tcPr>
            <w:tcW w:w="1705" w:type="dxa"/>
            <w:vAlign w:val="center"/>
          </w:tcPr>
          <w:p w14:paraId="50495202" w14:textId="77777777" w:rsidR="00927D72" w:rsidRPr="00C25669" w:rsidRDefault="00927D72" w:rsidP="00AB7300">
            <w:pPr>
              <w:pStyle w:val="TAC"/>
              <w:rPr>
                <w:sz w:val="20"/>
                <w:lang w:eastAsia="zh-CN"/>
              </w:rPr>
            </w:pPr>
            <w:r w:rsidRPr="00C25669">
              <w:rPr>
                <w:lang w:eastAsia="zh-CN"/>
              </w:rPr>
              <w:t>16</w:t>
            </w:r>
          </w:p>
        </w:tc>
        <w:tc>
          <w:tcPr>
            <w:tcW w:w="1890" w:type="dxa"/>
          </w:tcPr>
          <w:p w14:paraId="27DBF55D" w14:textId="77777777" w:rsidR="00927D72" w:rsidRPr="00C25669" w:rsidRDefault="00927D72" w:rsidP="00AB7300">
            <w:pPr>
              <w:pStyle w:val="TAC"/>
              <w:rPr>
                <w:sz w:val="20"/>
                <w:lang w:eastAsia="zh-CN"/>
              </w:rPr>
            </w:pPr>
            <w:r w:rsidRPr="00C25669">
              <w:t>8.7</w:t>
            </w:r>
          </w:p>
        </w:tc>
        <w:tc>
          <w:tcPr>
            <w:tcW w:w="1890" w:type="dxa"/>
          </w:tcPr>
          <w:p w14:paraId="3C60B412" w14:textId="77777777" w:rsidR="00927D72" w:rsidRPr="00C25669" w:rsidRDefault="00927D72" w:rsidP="00AB7300">
            <w:pPr>
              <w:pStyle w:val="TAC"/>
              <w:rPr>
                <w:sz w:val="20"/>
                <w:lang w:eastAsia="zh-CN"/>
              </w:rPr>
            </w:pPr>
            <w:r w:rsidRPr="00C25669">
              <w:t>11.6</w:t>
            </w:r>
          </w:p>
        </w:tc>
      </w:tr>
      <w:tr w:rsidR="00927D72" w:rsidRPr="00C25669" w14:paraId="1048604B" w14:textId="77777777" w:rsidTr="00AB7300">
        <w:trPr>
          <w:jc w:val="center"/>
        </w:trPr>
        <w:tc>
          <w:tcPr>
            <w:tcW w:w="1705" w:type="dxa"/>
            <w:vAlign w:val="center"/>
          </w:tcPr>
          <w:p w14:paraId="58014368" w14:textId="77777777" w:rsidR="00927D72" w:rsidRPr="00C25669" w:rsidRDefault="00927D72" w:rsidP="00AB7300">
            <w:pPr>
              <w:pStyle w:val="TAC"/>
              <w:rPr>
                <w:sz w:val="20"/>
                <w:lang w:eastAsia="zh-CN"/>
              </w:rPr>
            </w:pPr>
            <w:r w:rsidRPr="00C25669">
              <w:rPr>
                <w:lang w:eastAsia="zh-CN"/>
              </w:rPr>
              <w:t>17</w:t>
            </w:r>
          </w:p>
        </w:tc>
        <w:tc>
          <w:tcPr>
            <w:tcW w:w="1890" w:type="dxa"/>
          </w:tcPr>
          <w:p w14:paraId="4383E3B1" w14:textId="77777777" w:rsidR="00927D72" w:rsidRPr="00C25669" w:rsidRDefault="00927D72" w:rsidP="00AB7300">
            <w:pPr>
              <w:pStyle w:val="TAC"/>
              <w:rPr>
                <w:sz w:val="20"/>
                <w:lang w:eastAsia="zh-CN"/>
              </w:rPr>
            </w:pPr>
            <w:r w:rsidRPr="00C25669">
              <w:t>10.1</w:t>
            </w:r>
          </w:p>
        </w:tc>
        <w:tc>
          <w:tcPr>
            <w:tcW w:w="1890" w:type="dxa"/>
          </w:tcPr>
          <w:p w14:paraId="35C2E142" w14:textId="77777777" w:rsidR="00927D72" w:rsidRPr="00C25669" w:rsidRDefault="00927D72" w:rsidP="00AB7300">
            <w:pPr>
              <w:pStyle w:val="TAC"/>
              <w:rPr>
                <w:sz w:val="20"/>
                <w:lang w:eastAsia="zh-CN"/>
              </w:rPr>
            </w:pPr>
            <w:r w:rsidRPr="00C25669">
              <w:t>13.2</w:t>
            </w:r>
          </w:p>
        </w:tc>
      </w:tr>
      <w:tr w:rsidR="00927D72" w:rsidRPr="00C25669" w14:paraId="4520D9B4" w14:textId="77777777" w:rsidTr="00AB7300">
        <w:trPr>
          <w:jc w:val="center"/>
        </w:trPr>
        <w:tc>
          <w:tcPr>
            <w:tcW w:w="1705" w:type="dxa"/>
            <w:vAlign w:val="center"/>
          </w:tcPr>
          <w:p w14:paraId="43A2E361" w14:textId="77777777" w:rsidR="00927D72" w:rsidRPr="00C25669" w:rsidRDefault="00927D72" w:rsidP="00AB7300">
            <w:pPr>
              <w:pStyle w:val="TAC"/>
              <w:rPr>
                <w:sz w:val="20"/>
                <w:lang w:eastAsia="zh-CN"/>
              </w:rPr>
            </w:pPr>
            <w:r w:rsidRPr="00C25669">
              <w:rPr>
                <w:lang w:eastAsia="zh-CN"/>
              </w:rPr>
              <w:t>18</w:t>
            </w:r>
          </w:p>
        </w:tc>
        <w:tc>
          <w:tcPr>
            <w:tcW w:w="1890" w:type="dxa"/>
          </w:tcPr>
          <w:p w14:paraId="5AF9DAAD" w14:textId="77777777" w:rsidR="00927D72" w:rsidRPr="00C25669" w:rsidRDefault="00927D72" w:rsidP="00AB7300">
            <w:pPr>
              <w:pStyle w:val="TAC"/>
              <w:rPr>
                <w:sz w:val="20"/>
                <w:lang w:eastAsia="zh-CN"/>
              </w:rPr>
            </w:pPr>
            <w:r w:rsidRPr="00C25669">
              <w:t>10.7</w:t>
            </w:r>
          </w:p>
        </w:tc>
        <w:tc>
          <w:tcPr>
            <w:tcW w:w="1890" w:type="dxa"/>
          </w:tcPr>
          <w:p w14:paraId="3E4701E7" w14:textId="77777777" w:rsidR="00927D72" w:rsidRPr="00C25669" w:rsidRDefault="00927D72" w:rsidP="00AB7300">
            <w:pPr>
              <w:pStyle w:val="TAC"/>
              <w:rPr>
                <w:sz w:val="20"/>
                <w:lang w:eastAsia="zh-CN"/>
              </w:rPr>
            </w:pPr>
            <w:r w:rsidRPr="00C25669">
              <w:t>13.7</w:t>
            </w:r>
          </w:p>
        </w:tc>
      </w:tr>
      <w:tr w:rsidR="00927D72" w:rsidRPr="00C25669" w14:paraId="24739570" w14:textId="77777777" w:rsidTr="00AB7300">
        <w:trPr>
          <w:jc w:val="center"/>
        </w:trPr>
        <w:tc>
          <w:tcPr>
            <w:tcW w:w="1705" w:type="dxa"/>
            <w:vAlign w:val="center"/>
          </w:tcPr>
          <w:p w14:paraId="184C9F9E" w14:textId="77777777" w:rsidR="00927D72" w:rsidRPr="00C25669" w:rsidRDefault="00927D72" w:rsidP="00AB7300">
            <w:pPr>
              <w:pStyle w:val="TAC"/>
              <w:rPr>
                <w:sz w:val="20"/>
                <w:lang w:eastAsia="zh-CN"/>
              </w:rPr>
            </w:pPr>
            <w:r w:rsidRPr="00C25669">
              <w:rPr>
                <w:lang w:eastAsia="zh-CN"/>
              </w:rPr>
              <w:t>19</w:t>
            </w:r>
          </w:p>
        </w:tc>
        <w:tc>
          <w:tcPr>
            <w:tcW w:w="1890" w:type="dxa"/>
          </w:tcPr>
          <w:p w14:paraId="4E941FFA" w14:textId="77777777" w:rsidR="00927D72" w:rsidRPr="00C25669" w:rsidRDefault="00927D72" w:rsidP="00AB7300">
            <w:pPr>
              <w:pStyle w:val="TAC"/>
              <w:rPr>
                <w:sz w:val="20"/>
                <w:lang w:eastAsia="zh-CN"/>
              </w:rPr>
            </w:pPr>
            <w:r w:rsidRPr="00C25669">
              <w:t>11.7</w:t>
            </w:r>
          </w:p>
        </w:tc>
        <w:tc>
          <w:tcPr>
            <w:tcW w:w="1890" w:type="dxa"/>
          </w:tcPr>
          <w:p w14:paraId="239BA0C6" w14:textId="77777777" w:rsidR="00927D72" w:rsidRPr="00C25669" w:rsidRDefault="00927D72" w:rsidP="00AB7300">
            <w:pPr>
              <w:pStyle w:val="TAC"/>
              <w:rPr>
                <w:sz w:val="20"/>
                <w:lang w:eastAsia="zh-CN"/>
              </w:rPr>
            </w:pPr>
            <w:r w:rsidRPr="00C25669">
              <w:t>14.7</w:t>
            </w:r>
          </w:p>
        </w:tc>
      </w:tr>
      <w:tr w:rsidR="00927D72" w:rsidRPr="00C25669" w14:paraId="58998CA0" w14:textId="77777777" w:rsidTr="00AB7300">
        <w:trPr>
          <w:jc w:val="center"/>
        </w:trPr>
        <w:tc>
          <w:tcPr>
            <w:tcW w:w="1705" w:type="dxa"/>
            <w:vAlign w:val="center"/>
          </w:tcPr>
          <w:p w14:paraId="0138A46F" w14:textId="77777777" w:rsidR="00927D72" w:rsidRPr="00C25669" w:rsidRDefault="00927D72" w:rsidP="00AB7300">
            <w:pPr>
              <w:pStyle w:val="TAC"/>
              <w:rPr>
                <w:sz w:val="20"/>
                <w:lang w:eastAsia="zh-CN"/>
              </w:rPr>
            </w:pPr>
            <w:r w:rsidRPr="00C25669">
              <w:rPr>
                <w:lang w:eastAsia="zh-CN"/>
              </w:rPr>
              <w:t>20</w:t>
            </w:r>
          </w:p>
        </w:tc>
        <w:tc>
          <w:tcPr>
            <w:tcW w:w="1890" w:type="dxa"/>
          </w:tcPr>
          <w:p w14:paraId="7508F962" w14:textId="77777777" w:rsidR="00927D72" w:rsidRPr="00C25669" w:rsidRDefault="00927D72" w:rsidP="00AB7300">
            <w:pPr>
              <w:pStyle w:val="TAC"/>
              <w:rPr>
                <w:sz w:val="20"/>
                <w:lang w:eastAsia="zh-CN"/>
              </w:rPr>
            </w:pPr>
            <w:r w:rsidRPr="00C25669">
              <w:t>12.7</w:t>
            </w:r>
          </w:p>
        </w:tc>
        <w:tc>
          <w:tcPr>
            <w:tcW w:w="1890" w:type="dxa"/>
          </w:tcPr>
          <w:p w14:paraId="7454143E" w14:textId="77777777" w:rsidR="00927D72" w:rsidRPr="00C25669" w:rsidRDefault="00927D72" w:rsidP="00AB7300">
            <w:pPr>
              <w:pStyle w:val="TAC"/>
              <w:rPr>
                <w:sz w:val="20"/>
                <w:lang w:eastAsia="zh-CN"/>
              </w:rPr>
            </w:pPr>
            <w:r w:rsidRPr="00C25669">
              <w:t>15.6</w:t>
            </w:r>
          </w:p>
        </w:tc>
      </w:tr>
      <w:tr w:rsidR="00927D72" w:rsidRPr="00C25669" w14:paraId="2C136C6C" w14:textId="77777777" w:rsidTr="00AB7300">
        <w:trPr>
          <w:jc w:val="center"/>
        </w:trPr>
        <w:tc>
          <w:tcPr>
            <w:tcW w:w="1705" w:type="dxa"/>
            <w:vAlign w:val="center"/>
          </w:tcPr>
          <w:p w14:paraId="15B4CAF1" w14:textId="77777777" w:rsidR="00927D72" w:rsidRPr="00C25669" w:rsidRDefault="00927D72" w:rsidP="00AB7300">
            <w:pPr>
              <w:pStyle w:val="TAC"/>
              <w:rPr>
                <w:sz w:val="20"/>
                <w:lang w:eastAsia="zh-CN"/>
              </w:rPr>
            </w:pPr>
            <w:r w:rsidRPr="00C25669">
              <w:rPr>
                <w:lang w:eastAsia="zh-CN"/>
              </w:rPr>
              <w:t>21</w:t>
            </w:r>
          </w:p>
        </w:tc>
        <w:tc>
          <w:tcPr>
            <w:tcW w:w="1890" w:type="dxa"/>
          </w:tcPr>
          <w:p w14:paraId="53DA39D8" w14:textId="77777777" w:rsidR="00927D72" w:rsidRPr="00C25669" w:rsidRDefault="00927D72" w:rsidP="00AB7300">
            <w:pPr>
              <w:pStyle w:val="TAC"/>
              <w:rPr>
                <w:sz w:val="20"/>
                <w:lang w:eastAsia="zh-CN"/>
              </w:rPr>
            </w:pPr>
            <w:r w:rsidRPr="00C25669">
              <w:t>13.6</w:t>
            </w:r>
          </w:p>
        </w:tc>
        <w:tc>
          <w:tcPr>
            <w:tcW w:w="1890" w:type="dxa"/>
          </w:tcPr>
          <w:p w14:paraId="75E9F971" w14:textId="77777777" w:rsidR="00927D72" w:rsidRPr="00C25669" w:rsidRDefault="00927D72" w:rsidP="00AB7300">
            <w:pPr>
              <w:pStyle w:val="TAC"/>
              <w:rPr>
                <w:sz w:val="20"/>
                <w:lang w:eastAsia="zh-CN"/>
              </w:rPr>
            </w:pPr>
            <w:r w:rsidRPr="00C25669">
              <w:t>16.5</w:t>
            </w:r>
          </w:p>
        </w:tc>
      </w:tr>
      <w:tr w:rsidR="00927D72" w:rsidRPr="00C25669" w14:paraId="7C9B105E" w14:textId="77777777" w:rsidTr="00AB7300">
        <w:trPr>
          <w:jc w:val="center"/>
        </w:trPr>
        <w:tc>
          <w:tcPr>
            <w:tcW w:w="1705" w:type="dxa"/>
            <w:vAlign w:val="center"/>
          </w:tcPr>
          <w:p w14:paraId="00333531" w14:textId="77777777" w:rsidR="00927D72" w:rsidRPr="00C25669" w:rsidRDefault="00927D72" w:rsidP="00AB7300">
            <w:pPr>
              <w:pStyle w:val="TAC"/>
              <w:rPr>
                <w:sz w:val="20"/>
                <w:lang w:eastAsia="zh-CN"/>
              </w:rPr>
            </w:pPr>
            <w:r w:rsidRPr="00C25669">
              <w:rPr>
                <w:lang w:eastAsia="zh-CN"/>
              </w:rPr>
              <w:t>22</w:t>
            </w:r>
          </w:p>
        </w:tc>
        <w:tc>
          <w:tcPr>
            <w:tcW w:w="1890" w:type="dxa"/>
          </w:tcPr>
          <w:p w14:paraId="478C56FE" w14:textId="77777777" w:rsidR="00927D72" w:rsidRPr="00C25669" w:rsidRDefault="00927D72" w:rsidP="00AB7300">
            <w:pPr>
              <w:pStyle w:val="TAC"/>
              <w:rPr>
                <w:sz w:val="20"/>
                <w:lang w:eastAsia="zh-CN"/>
              </w:rPr>
            </w:pPr>
            <w:r w:rsidRPr="00C25669">
              <w:t>14.8</w:t>
            </w:r>
          </w:p>
        </w:tc>
        <w:tc>
          <w:tcPr>
            <w:tcW w:w="1890" w:type="dxa"/>
          </w:tcPr>
          <w:p w14:paraId="6DF21EF8" w14:textId="77777777" w:rsidR="00927D72" w:rsidRPr="00C25669" w:rsidRDefault="00927D72" w:rsidP="00AB7300">
            <w:pPr>
              <w:pStyle w:val="TAC"/>
              <w:rPr>
                <w:sz w:val="20"/>
                <w:lang w:eastAsia="zh-CN"/>
              </w:rPr>
            </w:pPr>
            <w:r w:rsidRPr="00C25669">
              <w:t>17.6</w:t>
            </w:r>
          </w:p>
        </w:tc>
      </w:tr>
      <w:tr w:rsidR="00927D72" w:rsidRPr="00C25669" w14:paraId="02E27202" w14:textId="77777777" w:rsidTr="00AB7300">
        <w:trPr>
          <w:jc w:val="center"/>
        </w:trPr>
        <w:tc>
          <w:tcPr>
            <w:tcW w:w="1705" w:type="dxa"/>
            <w:vAlign w:val="center"/>
          </w:tcPr>
          <w:p w14:paraId="63CFE526" w14:textId="77777777" w:rsidR="00927D72" w:rsidRPr="00C25669" w:rsidRDefault="00927D72" w:rsidP="00AB7300">
            <w:pPr>
              <w:pStyle w:val="TAC"/>
              <w:rPr>
                <w:sz w:val="20"/>
                <w:lang w:eastAsia="zh-CN"/>
              </w:rPr>
            </w:pPr>
            <w:r w:rsidRPr="00C25669">
              <w:rPr>
                <w:lang w:eastAsia="zh-CN"/>
              </w:rPr>
              <w:t>23</w:t>
            </w:r>
          </w:p>
        </w:tc>
        <w:tc>
          <w:tcPr>
            <w:tcW w:w="1890" w:type="dxa"/>
          </w:tcPr>
          <w:p w14:paraId="3996DE83" w14:textId="77777777" w:rsidR="00927D72" w:rsidRPr="00C25669" w:rsidRDefault="00927D72" w:rsidP="00AB7300">
            <w:pPr>
              <w:pStyle w:val="TAC"/>
              <w:rPr>
                <w:sz w:val="20"/>
                <w:lang w:eastAsia="zh-CN"/>
              </w:rPr>
            </w:pPr>
            <w:r w:rsidRPr="00C25669">
              <w:t>15.6</w:t>
            </w:r>
          </w:p>
        </w:tc>
        <w:tc>
          <w:tcPr>
            <w:tcW w:w="1890" w:type="dxa"/>
          </w:tcPr>
          <w:p w14:paraId="6BE31D28" w14:textId="77777777" w:rsidR="00927D72" w:rsidRPr="00C25669" w:rsidRDefault="00927D72" w:rsidP="00AB7300">
            <w:pPr>
              <w:pStyle w:val="TAC"/>
              <w:rPr>
                <w:sz w:val="20"/>
                <w:lang w:eastAsia="zh-CN"/>
              </w:rPr>
            </w:pPr>
            <w:r w:rsidRPr="00C25669">
              <w:t>18.6</w:t>
            </w:r>
          </w:p>
        </w:tc>
      </w:tr>
      <w:tr w:rsidR="00927D72" w:rsidRPr="00C25669" w14:paraId="19EC92AD" w14:textId="77777777" w:rsidTr="00AB7300">
        <w:trPr>
          <w:jc w:val="center"/>
        </w:trPr>
        <w:tc>
          <w:tcPr>
            <w:tcW w:w="1705" w:type="dxa"/>
            <w:vAlign w:val="center"/>
          </w:tcPr>
          <w:p w14:paraId="443C6E8C" w14:textId="77777777" w:rsidR="00927D72" w:rsidRPr="00C25669" w:rsidRDefault="00927D72" w:rsidP="00AB7300">
            <w:pPr>
              <w:pStyle w:val="TAC"/>
              <w:rPr>
                <w:sz w:val="20"/>
                <w:lang w:eastAsia="zh-CN"/>
              </w:rPr>
            </w:pPr>
            <w:r w:rsidRPr="00C25669">
              <w:rPr>
                <w:lang w:eastAsia="zh-CN"/>
              </w:rPr>
              <w:t>24</w:t>
            </w:r>
          </w:p>
        </w:tc>
        <w:tc>
          <w:tcPr>
            <w:tcW w:w="1890" w:type="dxa"/>
          </w:tcPr>
          <w:p w14:paraId="5D69D710" w14:textId="77777777" w:rsidR="00927D72" w:rsidRPr="00C25669" w:rsidRDefault="00927D72" w:rsidP="00AB7300">
            <w:pPr>
              <w:pStyle w:val="TAC"/>
              <w:rPr>
                <w:sz w:val="20"/>
                <w:lang w:eastAsia="zh-CN"/>
              </w:rPr>
            </w:pPr>
            <w:r w:rsidRPr="00C25669">
              <w:t>16.9</w:t>
            </w:r>
          </w:p>
        </w:tc>
        <w:tc>
          <w:tcPr>
            <w:tcW w:w="1890" w:type="dxa"/>
          </w:tcPr>
          <w:p w14:paraId="406C685D" w14:textId="77777777" w:rsidR="00927D72" w:rsidRPr="00C25669" w:rsidRDefault="00927D72" w:rsidP="00AB7300">
            <w:pPr>
              <w:pStyle w:val="TAC"/>
              <w:rPr>
                <w:sz w:val="20"/>
                <w:lang w:eastAsia="zh-CN"/>
              </w:rPr>
            </w:pPr>
            <w:r w:rsidRPr="00C25669">
              <w:t>19.7</w:t>
            </w:r>
          </w:p>
        </w:tc>
      </w:tr>
      <w:tr w:rsidR="00927D72" w:rsidRPr="00C25669" w14:paraId="59DA597D" w14:textId="77777777" w:rsidTr="00AB7300">
        <w:trPr>
          <w:jc w:val="center"/>
        </w:trPr>
        <w:tc>
          <w:tcPr>
            <w:tcW w:w="1705" w:type="dxa"/>
            <w:vAlign w:val="center"/>
          </w:tcPr>
          <w:p w14:paraId="23C3B6FD" w14:textId="77777777" w:rsidR="00927D72" w:rsidRPr="00C25669" w:rsidRDefault="00927D72" w:rsidP="00AB7300">
            <w:pPr>
              <w:pStyle w:val="TAC"/>
              <w:rPr>
                <w:sz w:val="20"/>
                <w:lang w:eastAsia="zh-CN"/>
              </w:rPr>
            </w:pPr>
            <w:r w:rsidRPr="00C25669">
              <w:rPr>
                <w:lang w:eastAsia="zh-CN"/>
              </w:rPr>
              <w:t>25</w:t>
            </w:r>
          </w:p>
        </w:tc>
        <w:tc>
          <w:tcPr>
            <w:tcW w:w="1890" w:type="dxa"/>
          </w:tcPr>
          <w:p w14:paraId="264FCDF8" w14:textId="77777777" w:rsidR="00927D72" w:rsidRPr="00C25669" w:rsidRDefault="00927D72" w:rsidP="00AB7300">
            <w:pPr>
              <w:pStyle w:val="TAC"/>
              <w:rPr>
                <w:sz w:val="20"/>
                <w:lang w:eastAsia="zh-CN"/>
              </w:rPr>
            </w:pPr>
            <w:r w:rsidRPr="00C25669">
              <w:t>18.3</w:t>
            </w:r>
          </w:p>
        </w:tc>
        <w:tc>
          <w:tcPr>
            <w:tcW w:w="1890" w:type="dxa"/>
          </w:tcPr>
          <w:p w14:paraId="5E9D7690" w14:textId="77777777" w:rsidR="00927D72" w:rsidRPr="00C25669" w:rsidRDefault="00927D72" w:rsidP="00AB7300">
            <w:pPr>
              <w:pStyle w:val="TAC"/>
              <w:rPr>
                <w:sz w:val="20"/>
                <w:lang w:eastAsia="zh-CN"/>
              </w:rPr>
            </w:pPr>
            <w:r w:rsidRPr="00C25669">
              <w:t>21.2</w:t>
            </w:r>
          </w:p>
        </w:tc>
      </w:tr>
      <w:tr w:rsidR="00927D72" w:rsidRPr="00C25669" w14:paraId="2C65EB38" w14:textId="77777777" w:rsidTr="00AB7300">
        <w:trPr>
          <w:jc w:val="center"/>
        </w:trPr>
        <w:tc>
          <w:tcPr>
            <w:tcW w:w="1705" w:type="dxa"/>
            <w:vAlign w:val="center"/>
          </w:tcPr>
          <w:p w14:paraId="28A7EED2" w14:textId="77777777" w:rsidR="00927D72" w:rsidRPr="00C25669" w:rsidRDefault="00927D72" w:rsidP="00AB7300">
            <w:pPr>
              <w:pStyle w:val="TAC"/>
              <w:rPr>
                <w:sz w:val="20"/>
                <w:lang w:eastAsia="zh-CN"/>
              </w:rPr>
            </w:pPr>
            <w:r w:rsidRPr="00C25669">
              <w:rPr>
                <w:lang w:eastAsia="zh-CN"/>
              </w:rPr>
              <w:t>26</w:t>
            </w:r>
          </w:p>
        </w:tc>
        <w:tc>
          <w:tcPr>
            <w:tcW w:w="1890" w:type="dxa"/>
          </w:tcPr>
          <w:p w14:paraId="4D81C308" w14:textId="77777777" w:rsidR="00927D72" w:rsidRPr="00C25669" w:rsidRDefault="00927D72" w:rsidP="00AB7300">
            <w:pPr>
              <w:pStyle w:val="TAC"/>
              <w:rPr>
                <w:sz w:val="20"/>
                <w:lang w:eastAsia="zh-CN"/>
              </w:rPr>
            </w:pPr>
            <w:r w:rsidRPr="00C25669">
              <w:t>19.3</w:t>
            </w:r>
          </w:p>
        </w:tc>
        <w:tc>
          <w:tcPr>
            <w:tcW w:w="1890" w:type="dxa"/>
          </w:tcPr>
          <w:p w14:paraId="0623F475" w14:textId="77777777" w:rsidR="00927D72" w:rsidRPr="00C25669" w:rsidRDefault="00927D72" w:rsidP="00AB7300">
            <w:pPr>
              <w:pStyle w:val="TAC"/>
              <w:rPr>
                <w:sz w:val="20"/>
                <w:lang w:eastAsia="zh-CN"/>
              </w:rPr>
            </w:pPr>
            <w:r w:rsidRPr="00C25669">
              <w:t>22.3</w:t>
            </w:r>
          </w:p>
        </w:tc>
      </w:tr>
      <w:tr w:rsidR="00927D72" w:rsidRPr="00C25669" w14:paraId="43BC58F7" w14:textId="77777777" w:rsidTr="00AB7300">
        <w:trPr>
          <w:jc w:val="center"/>
        </w:trPr>
        <w:tc>
          <w:tcPr>
            <w:tcW w:w="1705" w:type="dxa"/>
            <w:vAlign w:val="center"/>
          </w:tcPr>
          <w:p w14:paraId="5CFD9E75" w14:textId="77777777" w:rsidR="00927D72" w:rsidRPr="00C25669" w:rsidRDefault="00927D72" w:rsidP="00AB7300">
            <w:pPr>
              <w:pStyle w:val="TAC"/>
              <w:rPr>
                <w:sz w:val="20"/>
                <w:lang w:eastAsia="zh-CN"/>
              </w:rPr>
            </w:pPr>
            <w:r w:rsidRPr="00C25669">
              <w:rPr>
                <w:lang w:eastAsia="zh-CN"/>
              </w:rPr>
              <w:t>27</w:t>
            </w:r>
          </w:p>
        </w:tc>
        <w:tc>
          <w:tcPr>
            <w:tcW w:w="1890" w:type="dxa"/>
          </w:tcPr>
          <w:p w14:paraId="08B4C38D" w14:textId="77777777" w:rsidR="00927D72" w:rsidRPr="00C25669" w:rsidRDefault="00927D72" w:rsidP="00AB7300">
            <w:pPr>
              <w:pStyle w:val="TAC"/>
              <w:rPr>
                <w:sz w:val="20"/>
                <w:lang w:eastAsia="zh-CN"/>
              </w:rPr>
            </w:pPr>
            <w:r w:rsidRPr="00C25669">
              <w:t>20.5</w:t>
            </w:r>
          </w:p>
        </w:tc>
        <w:tc>
          <w:tcPr>
            <w:tcW w:w="1890" w:type="dxa"/>
          </w:tcPr>
          <w:p w14:paraId="19BEB1EC" w14:textId="77777777" w:rsidR="00927D72" w:rsidRPr="00C25669" w:rsidRDefault="00927D72" w:rsidP="00AB7300">
            <w:pPr>
              <w:pStyle w:val="TAC"/>
              <w:rPr>
                <w:sz w:val="20"/>
                <w:lang w:eastAsia="zh-CN"/>
              </w:rPr>
            </w:pPr>
            <w:r w:rsidRPr="00C25669">
              <w:t>23.3</w:t>
            </w:r>
          </w:p>
        </w:tc>
      </w:tr>
      <w:tr w:rsidR="00927D72" w:rsidRPr="00C25669" w14:paraId="47516EED" w14:textId="77777777" w:rsidTr="00AB7300">
        <w:trPr>
          <w:jc w:val="center"/>
        </w:trPr>
        <w:tc>
          <w:tcPr>
            <w:tcW w:w="5485" w:type="dxa"/>
            <w:gridSpan w:val="3"/>
            <w:vAlign w:val="center"/>
          </w:tcPr>
          <w:p w14:paraId="2BADD858" w14:textId="77777777" w:rsidR="00927D72" w:rsidRPr="00C25669" w:rsidRDefault="00927D72" w:rsidP="00AB7300">
            <w:pPr>
              <w:pStyle w:val="TAN"/>
              <w:rPr>
                <w:sz w:val="20"/>
                <w:lang w:eastAsia="zh-CN"/>
              </w:rPr>
            </w:pPr>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p>
        </w:tc>
      </w:tr>
    </w:tbl>
    <w:p w14:paraId="68C9CD36" w14:textId="74524F04" w:rsidR="001E41F3" w:rsidRDefault="001E41F3">
      <w:pPr>
        <w:rPr>
          <w:noProof/>
        </w:rPr>
      </w:pPr>
    </w:p>
    <w:p w14:paraId="14AE434B" w14:textId="7C584B04" w:rsidR="00927D72" w:rsidRDefault="00927D72">
      <w:pPr>
        <w:rPr>
          <w:noProof/>
        </w:rPr>
      </w:pPr>
    </w:p>
    <w:p w14:paraId="6E4475D6" w14:textId="1C5A3439" w:rsidR="00A4250F" w:rsidRPr="00A4250F" w:rsidRDefault="00A4250F" w:rsidP="00A4250F">
      <w:pPr>
        <w:pStyle w:val="TH"/>
        <w:rPr>
          <w:highlight w:val="yellow"/>
        </w:rPr>
      </w:pPr>
      <w:r w:rsidRPr="00A4250F">
        <w:rPr>
          <w:highlight w:val="yellow"/>
        </w:rPr>
        <w:lastRenderedPageBreak/>
        <w:t>Table 7.5A.1-5: SNR required to achieve 85% of peak throughput for FR2-2 under AWGN conditions</w:t>
      </w:r>
    </w:p>
    <w:tbl>
      <w:tblPr>
        <w:tblStyle w:val="TableGrid"/>
        <w:tblW w:w="0" w:type="auto"/>
        <w:jc w:val="center"/>
        <w:tblLook w:val="04A0" w:firstRow="1" w:lastRow="0" w:firstColumn="1" w:lastColumn="0" w:noHBand="0" w:noVBand="1"/>
      </w:tblPr>
      <w:tblGrid>
        <w:gridCol w:w="1705"/>
        <w:gridCol w:w="1890"/>
        <w:gridCol w:w="1890"/>
      </w:tblGrid>
      <w:tr w:rsidR="00A4250F" w:rsidRPr="00A4250F" w14:paraId="2A4649AD" w14:textId="77777777" w:rsidTr="00AB7300">
        <w:trPr>
          <w:trHeight w:val="464"/>
          <w:jc w:val="center"/>
        </w:trPr>
        <w:tc>
          <w:tcPr>
            <w:tcW w:w="1705" w:type="dxa"/>
            <w:vAlign w:val="center"/>
          </w:tcPr>
          <w:p w14:paraId="53698F0C" w14:textId="77777777" w:rsidR="00A4250F" w:rsidRPr="00A4250F" w:rsidRDefault="00A4250F" w:rsidP="00AB7300">
            <w:pPr>
              <w:pStyle w:val="TAH"/>
              <w:rPr>
                <w:sz w:val="20"/>
                <w:highlight w:val="yellow"/>
                <w:lang w:eastAsia="zh-CN"/>
              </w:rPr>
            </w:pPr>
            <w:r w:rsidRPr="00A4250F">
              <w:rPr>
                <w:highlight w:val="yellow"/>
                <w:lang w:eastAsia="zh-CN"/>
              </w:rPr>
              <w:t>MCS Index (Note 1)</w:t>
            </w:r>
          </w:p>
        </w:tc>
        <w:tc>
          <w:tcPr>
            <w:tcW w:w="1890" w:type="dxa"/>
            <w:vAlign w:val="center"/>
          </w:tcPr>
          <w:p w14:paraId="13A1A664" w14:textId="77777777" w:rsidR="00A4250F" w:rsidRPr="00A4250F" w:rsidRDefault="00A4250F" w:rsidP="00AB7300">
            <w:pPr>
              <w:pStyle w:val="TAH"/>
              <w:rPr>
                <w:sz w:val="20"/>
                <w:highlight w:val="yellow"/>
                <w:lang w:eastAsia="zh-CN"/>
              </w:rPr>
            </w:pPr>
            <w:proofErr w:type="gramStart"/>
            <w:r w:rsidRPr="00A4250F">
              <w:rPr>
                <w:highlight w:val="yellow"/>
                <w:lang w:eastAsia="zh-CN"/>
              </w:rPr>
              <w:t>SNR</w:t>
            </w:r>
            <w:r w:rsidRPr="00A4250F">
              <w:rPr>
                <w:highlight w:val="yellow"/>
                <w:vertAlign w:val="subscript"/>
                <w:lang w:eastAsia="zh-CN"/>
              </w:rPr>
              <w:t>BB</w:t>
            </w:r>
            <w:r w:rsidRPr="00A4250F">
              <w:rPr>
                <w:highlight w:val="yellow"/>
                <w:lang w:eastAsia="zh-CN"/>
              </w:rPr>
              <w:t>(</w:t>
            </w:r>
            <w:proofErr w:type="gramEnd"/>
            <w:r w:rsidRPr="00A4250F">
              <w:rPr>
                <w:highlight w:val="yellow"/>
                <w:lang w:eastAsia="zh-CN"/>
              </w:rPr>
              <w:t>dB) for maximum number of PDSCH MIMO Layers = 1</w:t>
            </w:r>
          </w:p>
        </w:tc>
        <w:tc>
          <w:tcPr>
            <w:tcW w:w="1890" w:type="dxa"/>
            <w:vAlign w:val="center"/>
          </w:tcPr>
          <w:p w14:paraId="3B78F470" w14:textId="77777777" w:rsidR="00A4250F" w:rsidRPr="00A4250F" w:rsidRDefault="00A4250F" w:rsidP="00AB7300">
            <w:pPr>
              <w:pStyle w:val="TAH"/>
              <w:rPr>
                <w:sz w:val="20"/>
                <w:highlight w:val="yellow"/>
                <w:lang w:eastAsia="zh-CN"/>
              </w:rPr>
            </w:pPr>
            <w:proofErr w:type="gramStart"/>
            <w:r w:rsidRPr="00A4250F">
              <w:rPr>
                <w:highlight w:val="yellow"/>
                <w:lang w:eastAsia="zh-CN"/>
              </w:rPr>
              <w:t>SNR</w:t>
            </w:r>
            <w:r w:rsidRPr="00A4250F">
              <w:rPr>
                <w:highlight w:val="yellow"/>
                <w:vertAlign w:val="subscript"/>
                <w:lang w:eastAsia="zh-CN"/>
              </w:rPr>
              <w:t>BB</w:t>
            </w:r>
            <w:r w:rsidRPr="00A4250F">
              <w:rPr>
                <w:highlight w:val="yellow"/>
                <w:lang w:eastAsia="zh-CN"/>
              </w:rPr>
              <w:t>(</w:t>
            </w:r>
            <w:proofErr w:type="gramEnd"/>
            <w:r w:rsidRPr="00A4250F">
              <w:rPr>
                <w:highlight w:val="yellow"/>
                <w:lang w:eastAsia="zh-CN"/>
              </w:rPr>
              <w:t>dB) for maximum number of PDSCH MIMO Layers = 2</w:t>
            </w:r>
          </w:p>
        </w:tc>
      </w:tr>
      <w:tr w:rsidR="00A4250F" w:rsidRPr="00A4250F" w14:paraId="3CD78969" w14:textId="77777777" w:rsidTr="00AB7300">
        <w:trPr>
          <w:jc w:val="center"/>
        </w:trPr>
        <w:tc>
          <w:tcPr>
            <w:tcW w:w="1705" w:type="dxa"/>
            <w:vAlign w:val="center"/>
          </w:tcPr>
          <w:p w14:paraId="65853548" w14:textId="77777777" w:rsidR="00A4250F" w:rsidRPr="00A4250F" w:rsidRDefault="00A4250F" w:rsidP="00AB7300">
            <w:pPr>
              <w:pStyle w:val="TAC"/>
              <w:rPr>
                <w:sz w:val="20"/>
                <w:highlight w:val="yellow"/>
                <w:lang w:eastAsia="zh-CN"/>
              </w:rPr>
            </w:pPr>
            <w:r w:rsidRPr="00A4250F">
              <w:rPr>
                <w:highlight w:val="yellow"/>
                <w:lang w:eastAsia="zh-CN"/>
              </w:rPr>
              <w:t>13</w:t>
            </w:r>
          </w:p>
        </w:tc>
        <w:tc>
          <w:tcPr>
            <w:tcW w:w="1890" w:type="dxa"/>
          </w:tcPr>
          <w:p w14:paraId="4259F747" w14:textId="660F6ACC" w:rsidR="00A4250F" w:rsidRPr="00A4250F" w:rsidRDefault="00A4250F" w:rsidP="00AB7300">
            <w:pPr>
              <w:pStyle w:val="TAC"/>
              <w:rPr>
                <w:sz w:val="20"/>
                <w:highlight w:val="yellow"/>
                <w:lang w:eastAsia="zh-CN"/>
              </w:rPr>
            </w:pPr>
            <w:r w:rsidRPr="00A4250F">
              <w:rPr>
                <w:highlight w:val="yellow"/>
              </w:rPr>
              <w:t>TBD</w:t>
            </w:r>
          </w:p>
        </w:tc>
        <w:tc>
          <w:tcPr>
            <w:tcW w:w="1890" w:type="dxa"/>
          </w:tcPr>
          <w:p w14:paraId="10703CC2" w14:textId="2790B15E" w:rsidR="00A4250F" w:rsidRPr="00A4250F" w:rsidRDefault="00A4250F" w:rsidP="00AB7300">
            <w:pPr>
              <w:pStyle w:val="TAC"/>
              <w:rPr>
                <w:sz w:val="20"/>
                <w:highlight w:val="yellow"/>
                <w:lang w:eastAsia="zh-CN"/>
              </w:rPr>
            </w:pPr>
            <w:r w:rsidRPr="00A4250F">
              <w:rPr>
                <w:highlight w:val="yellow"/>
              </w:rPr>
              <w:t>TBD</w:t>
            </w:r>
          </w:p>
        </w:tc>
      </w:tr>
      <w:tr w:rsidR="00A4250F" w:rsidRPr="00A4250F" w14:paraId="2CEBBAD6" w14:textId="77777777" w:rsidTr="00AB7300">
        <w:trPr>
          <w:jc w:val="center"/>
        </w:trPr>
        <w:tc>
          <w:tcPr>
            <w:tcW w:w="1705" w:type="dxa"/>
            <w:vAlign w:val="center"/>
          </w:tcPr>
          <w:p w14:paraId="33BF5E0F" w14:textId="77777777" w:rsidR="00A4250F" w:rsidRPr="00A4250F" w:rsidRDefault="00A4250F" w:rsidP="00A4250F">
            <w:pPr>
              <w:pStyle w:val="TAC"/>
              <w:rPr>
                <w:sz w:val="20"/>
                <w:highlight w:val="yellow"/>
                <w:lang w:eastAsia="zh-CN"/>
              </w:rPr>
            </w:pPr>
            <w:r w:rsidRPr="00A4250F">
              <w:rPr>
                <w:highlight w:val="yellow"/>
                <w:lang w:eastAsia="zh-CN"/>
              </w:rPr>
              <w:t>14</w:t>
            </w:r>
          </w:p>
        </w:tc>
        <w:tc>
          <w:tcPr>
            <w:tcW w:w="1890" w:type="dxa"/>
          </w:tcPr>
          <w:p w14:paraId="4F8821EA" w14:textId="77987E66" w:rsidR="00A4250F" w:rsidRPr="00A4250F" w:rsidRDefault="00A4250F" w:rsidP="00A4250F">
            <w:pPr>
              <w:pStyle w:val="TAC"/>
              <w:rPr>
                <w:sz w:val="20"/>
                <w:highlight w:val="yellow"/>
                <w:lang w:eastAsia="zh-CN"/>
              </w:rPr>
            </w:pPr>
            <w:r w:rsidRPr="00A4250F">
              <w:rPr>
                <w:highlight w:val="yellow"/>
              </w:rPr>
              <w:t>TBD</w:t>
            </w:r>
          </w:p>
        </w:tc>
        <w:tc>
          <w:tcPr>
            <w:tcW w:w="1890" w:type="dxa"/>
          </w:tcPr>
          <w:p w14:paraId="3489FE40" w14:textId="54BD76EF" w:rsidR="00A4250F" w:rsidRPr="00A4250F" w:rsidRDefault="00A4250F" w:rsidP="00A4250F">
            <w:pPr>
              <w:pStyle w:val="TAC"/>
              <w:rPr>
                <w:sz w:val="20"/>
                <w:highlight w:val="yellow"/>
                <w:lang w:eastAsia="zh-CN"/>
              </w:rPr>
            </w:pPr>
            <w:r w:rsidRPr="00A4250F">
              <w:rPr>
                <w:highlight w:val="yellow"/>
              </w:rPr>
              <w:t>TBD</w:t>
            </w:r>
          </w:p>
        </w:tc>
      </w:tr>
      <w:tr w:rsidR="00A4250F" w:rsidRPr="00A4250F" w14:paraId="053919EE" w14:textId="77777777" w:rsidTr="00AB7300">
        <w:trPr>
          <w:jc w:val="center"/>
        </w:trPr>
        <w:tc>
          <w:tcPr>
            <w:tcW w:w="1705" w:type="dxa"/>
            <w:vAlign w:val="center"/>
          </w:tcPr>
          <w:p w14:paraId="6A6B788F" w14:textId="77777777" w:rsidR="00A4250F" w:rsidRPr="00A4250F" w:rsidRDefault="00A4250F" w:rsidP="00A4250F">
            <w:pPr>
              <w:pStyle w:val="TAC"/>
              <w:rPr>
                <w:sz w:val="20"/>
                <w:highlight w:val="yellow"/>
                <w:lang w:eastAsia="zh-CN"/>
              </w:rPr>
            </w:pPr>
            <w:r w:rsidRPr="00A4250F">
              <w:rPr>
                <w:highlight w:val="yellow"/>
                <w:lang w:eastAsia="zh-CN"/>
              </w:rPr>
              <w:t>15</w:t>
            </w:r>
          </w:p>
        </w:tc>
        <w:tc>
          <w:tcPr>
            <w:tcW w:w="1890" w:type="dxa"/>
          </w:tcPr>
          <w:p w14:paraId="37FCF777" w14:textId="22A4035E" w:rsidR="00A4250F" w:rsidRPr="00A4250F" w:rsidRDefault="00A4250F" w:rsidP="00A4250F">
            <w:pPr>
              <w:pStyle w:val="TAC"/>
              <w:rPr>
                <w:sz w:val="20"/>
                <w:highlight w:val="yellow"/>
                <w:lang w:eastAsia="zh-CN"/>
              </w:rPr>
            </w:pPr>
            <w:r w:rsidRPr="00A4250F">
              <w:rPr>
                <w:highlight w:val="yellow"/>
              </w:rPr>
              <w:t>TBD</w:t>
            </w:r>
          </w:p>
        </w:tc>
        <w:tc>
          <w:tcPr>
            <w:tcW w:w="1890" w:type="dxa"/>
          </w:tcPr>
          <w:p w14:paraId="7EAE712F" w14:textId="47A811E8" w:rsidR="00A4250F" w:rsidRPr="00A4250F" w:rsidRDefault="00A4250F" w:rsidP="00A4250F">
            <w:pPr>
              <w:pStyle w:val="TAC"/>
              <w:rPr>
                <w:sz w:val="20"/>
                <w:highlight w:val="yellow"/>
                <w:lang w:eastAsia="zh-CN"/>
              </w:rPr>
            </w:pPr>
            <w:r w:rsidRPr="00A4250F">
              <w:rPr>
                <w:highlight w:val="yellow"/>
              </w:rPr>
              <w:t>TBD</w:t>
            </w:r>
          </w:p>
        </w:tc>
      </w:tr>
      <w:tr w:rsidR="00A4250F" w:rsidRPr="00A4250F" w14:paraId="463483FC" w14:textId="77777777" w:rsidTr="00AB7300">
        <w:trPr>
          <w:jc w:val="center"/>
        </w:trPr>
        <w:tc>
          <w:tcPr>
            <w:tcW w:w="1705" w:type="dxa"/>
            <w:vAlign w:val="center"/>
          </w:tcPr>
          <w:p w14:paraId="7AA46AB1" w14:textId="77777777" w:rsidR="00A4250F" w:rsidRPr="00A4250F" w:rsidRDefault="00A4250F" w:rsidP="00A4250F">
            <w:pPr>
              <w:pStyle w:val="TAC"/>
              <w:rPr>
                <w:sz w:val="20"/>
                <w:highlight w:val="yellow"/>
                <w:lang w:eastAsia="zh-CN"/>
              </w:rPr>
            </w:pPr>
            <w:r w:rsidRPr="00A4250F">
              <w:rPr>
                <w:highlight w:val="yellow"/>
                <w:lang w:eastAsia="zh-CN"/>
              </w:rPr>
              <w:t>16</w:t>
            </w:r>
          </w:p>
        </w:tc>
        <w:tc>
          <w:tcPr>
            <w:tcW w:w="1890" w:type="dxa"/>
          </w:tcPr>
          <w:p w14:paraId="109E0117" w14:textId="756AF802" w:rsidR="00A4250F" w:rsidRPr="00A4250F" w:rsidRDefault="00A4250F" w:rsidP="00A4250F">
            <w:pPr>
              <w:pStyle w:val="TAC"/>
              <w:rPr>
                <w:sz w:val="20"/>
                <w:highlight w:val="yellow"/>
                <w:lang w:eastAsia="zh-CN"/>
              </w:rPr>
            </w:pPr>
            <w:r w:rsidRPr="00A4250F">
              <w:rPr>
                <w:highlight w:val="yellow"/>
              </w:rPr>
              <w:t>TBD</w:t>
            </w:r>
          </w:p>
        </w:tc>
        <w:tc>
          <w:tcPr>
            <w:tcW w:w="1890" w:type="dxa"/>
          </w:tcPr>
          <w:p w14:paraId="189C7B57" w14:textId="655EAC90" w:rsidR="00A4250F" w:rsidRPr="00A4250F" w:rsidRDefault="00A4250F" w:rsidP="00A4250F">
            <w:pPr>
              <w:pStyle w:val="TAC"/>
              <w:rPr>
                <w:sz w:val="20"/>
                <w:highlight w:val="yellow"/>
                <w:lang w:eastAsia="zh-CN"/>
              </w:rPr>
            </w:pPr>
            <w:r w:rsidRPr="00A4250F">
              <w:rPr>
                <w:highlight w:val="yellow"/>
              </w:rPr>
              <w:t>TBD</w:t>
            </w:r>
          </w:p>
        </w:tc>
      </w:tr>
      <w:tr w:rsidR="00A4250F" w:rsidRPr="00A4250F" w14:paraId="50295D8D" w14:textId="77777777" w:rsidTr="00AB7300">
        <w:trPr>
          <w:jc w:val="center"/>
        </w:trPr>
        <w:tc>
          <w:tcPr>
            <w:tcW w:w="1705" w:type="dxa"/>
            <w:vAlign w:val="center"/>
          </w:tcPr>
          <w:p w14:paraId="67B82A0B" w14:textId="77777777" w:rsidR="00A4250F" w:rsidRPr="00A4250F" w:rsidRDefault="00A4250F" w:rsidP="00A4250F">
            <w:pPr>
              <w:pStyle w:val="TAC"/>
              <w:rPr>
                <w:sz w:val="20"/>
                <w:highlight w:val="yellow"/>
                <w:lang w:eastAsia="zh-CN"/>
              </w:rPr>
            </w:pPr>
            <w:r w:rsidRPr="00A4250F">
              <w:rPr>
                <w:highlight w:val="yellow"/>
                <w:lang w:eastAsia="zh-CN"/>
              </w:rPr>
              <w:t>17</w:t>
            </w:r>
          </w:p>
        </w:tc>
        <w:tc>
          <w:tcPr>
            <w:tcW w:w="1890" w:type="dxa"/>
          </w:tcPr>
          <w:p w14:paraId="1F31DD7C" w14:textId="17CF8DE7" w:rsidR="00A4250F" w:rsidRPr="00A4250F" w:rsidRDefault="00A4250F" w:rsidP="00A4250F">
            <w:pPr>
              <w:pStyle w:val="TAC"/>
              <w:rPr>
                <w:sz w:val="20"/>
                <w:highlight w:val="yellow"/>
                <w:lang w:eastAsia="zh-CN"/>
              </w:rPr>
            </w:pPr>
            <w:r w:rsidRPr="00A4250F">
              <w:rPr>
                <w:highlight w:val="yellow"/>
              </w:rPr>
              <w:t>TBD</w:t>
            </w:r>
          </w:p>
        </w:tc>
        <w:tc>
          <w:tcPr>
            <w:tcW w:w="1890" w:type="dxa"/>
          </w:tcPr>
          <w:p w14:paraId="570AB0B1" w14:textId="68BA2C78" w:rsidR="00A4250F" w:rsidRPr="00A4250F" w:rsidRDefault="00A4250F" w:rsidP="00A4250F">
            <w:pPr>
              <w:pStyle w:val="TAC"/>
              <w:rPr>
                <w:sz w:val="20"/>
                <w:highlight w:val="yellow"/>
                <w:lang w:eastAsia="zh-CN"/>
              </w:rPr>
            </w:pPr>
            <w:r w:rsidRPr="00A4250F">
              <w:rPr>
                <w:highlight w:val="yellow"/>
              </w:rPr>
              <w:t>TBD</w:t>
            </w:r>
          </w:p>
        </w:tc>
      </w:tr>
      <w:tr w:rsidR="00A4250F" w:rsidRPr="00A4250F" w14:paraId="4A43CF23" w14:textId="77777777" w:rsidTr="00AB7300">
        <w:trPr>
          <w:jc w:val="center"/>
        </w:trPr>
        <w:tc>
          <w:tcPr>
            <w:tcW w:w="1705" w:type="dxa"/>
            <w:vAlign w:val="center"/>
          </w:tcPr>
          <w:p w14:paraId="5DF6CF99" w14:textId="77777777" w:rsidR="00A4250F" w:rsidRPr="00A4250F" w:rsidRDefault="00A4250F" w:rsidP="00A4250F">
            <w:pPr>
              <w:pStyle w:val="TAC"/>
              <w:rPr>
                <w:sz w:val="20"/>
                <w:highlight w:val="yellow"/>
                <w:lang w:eastAsia="zh-CN"/>
              </w:rPr>
            </w:pPr>
            <w:r w:rsidRPr="00A4250F">
              <w:rPr>
                <w:highlight w:val="yellow"/>
                <w:lang w:eastAsia="zh-CN"/>
              </w:rPr>
              <w:t>18</w:t>
            </w:r>
          </w:p>
        </w:tc>
        <w:tc>
          <w:tcPr>
            <w:tcW w:w="1890" w:type="dxa"/>
          </w:tcPr>
          <w:p w14:paraId="60871791" w14:textId="21193999" w:rsidR="00A4250F" w:rsidRPr="00A4250F" w:rsidRDefault="00A4250F" w:rsidP="00A4250F">
            <w:pPr>
              <w:pStyle w:val="TAC"/>
              <w:rPr>
                <w:sz w:val="20"/>
                <w:highlight w:val="yellow"/>
                <w:lang w:eastAsia="zh-CN"/>
              </w:rPr>
            </w:pPr>
            <w:r w:rsidRPr="00A4250F">
              <w:rPr>
                <w:highlight w:val="yellow"/>
              </w:rPr>
              <w:t>TBD</w:t>
            </w:r>
          </w:p>
        </w:tc>
        <w:tc>
          <w:tcPr>
            <w:tcW w:w="1890" w:type="dxa"/>
          </w:tcPr>
          <w:p w14:paraId="39A00099" w14:textId="0B9CC9B9" w:rsidR="00A4250F" w:rsidRPr="00A4250F" w:rsidRDefault="00A4250F" w:rsidP="00A4250F">
            <w:pPr>
              <w:pStyle w:val="TAC"/>
              <w:rPr>
                <w:sz w:val="20"/>
                <w:highlight w:val="yellow"/>
                <w:lang w:eastAsia="zh-CN"/>
              </w:rPr>
            </w:pPr>
            <w:r w:rsidRPr="00A4250F">
              <w:rPr>
                <w:highlight w:val="yellow"/>
              </w:rPr>
              <w:t>TBD</w:t>
            </w:r>
          </w:p>
        </w:tc>
      </w:tr>
      <w:tr w:rsidR="00A4250F" w:rsidRPr="00A4250F" w14:paraId="751D38F3" w14:textId="77777777" w:rsidTr="00AB7300">
        <w:trPr>
          <w:jc w:val="center"/>
        </w:trPr>
        <w:tc>
          <w:tcPr>
            <w:tcW w:w="1705" w:type="dxa"/>
            <w:vAlign w:val="center"/>
          </w:tcPr>
          <w:p w14:paraId="266E5E96" w14:textId="77777777" w:rsidR="00A4250F" w:rsidRPr="00A4250F" w:rsidRDefault="00A4250F" w:rsidP="00A4250F">
            <w:pPr>
              <w:pStyle w:val="TAC"/>
              <w:rPr>
                <w:sz w:val="20"/>
                <w:highlight w:val="yellow"/>
                <w:lang w:eastAsia="zh-CN"/>
              </w:rPr>
            </w:pPr>
            <w:r w:rsidRPr="00A4250F">
              <w:rPr>
                <w:highlight w:val="yellow"/>
                <w:lang w:eastAsia="zh-CN"/>
              </w:rPr>
              <w:t>19</w:t>
            </w:r>
          </w:p>
        </w:tc>
        <w:tc>
          <w:tcPr>
            <w:tcW w:w="1890" w:type="dxa"/>
          </w:tcPr>
          <w:p w14:paraId="732F7768" w14:textId="71FBF35A" w:rsidR="00A4250F" w:rsidRPr="00A4250F" w:rsidRDefault="00A4250F" w:rsidP="00A4250F">
            <w:pPr>
              <w:pStyle w:val="TAC"/>
              <w:rPr>
                <w:sz w:val="20"/>
                <w:highlight w:val="yellow"/>
                <w:lang w:eastAsia="zh-CN"/>
              </w:rPr>
            </w:pPr>
            <w:r w:rsidRPr="00A4250F">
              <w:rPr>
                <w:highlight w:val="yellow"/>
              </w:rPr>
              <w:t>TBD</w:t>
            </w:r>
          </w:p>
        </w:tc>
        <w:tc>
          <w:tcPr>
            <w:tcW w:w="1890" w:type="dxa"/>
          </w:tcPr>
          <w:p w14:paraId="7F04C597" w14:textId="4FDC3FAB" w:rsidR="00A4250F" w:rsidRPr="00A4250F" w:rsidRDefault="00A4250F" w:rsidP="00A4250F">
            <w:pPr>
              <w:pStyle w:val="TAC"/>
              <w:rPr>
                <w:sz w:val="20"/>
                <w:highlight w:val="yellow"/>
                <w:lang w:eastAsia="zh-CN"/>
              </w:rPr>
            </w:pPr>
            <w:r w:rsidRPr="00A4250F">
              <w:rPr>
                <w:highlight w:val="yellow"/>
              </w:rPr>
              <w:t>TBD</w:t>
            </w:r>
          </w:p>
        </w:tc>
      </w:tr>
      <w:tr w:rsidR="00A4250F" w:rsidRPr="00A4250F" w14:paraId="011135DC" w14:textId="77777777" w:rsidTr="00AB7300">
        <w:trPr>
          <w:jc w:val="center"/>
        </w:trPr>
        <w:tc>
          <w:tcPr>
            <w:tcW w:w="1705" w:type="dxa"/>
            <w:vAlign w:val="center"/>
          </w:tcPr>
          <w:p w14:paraId="7D1EAF4B" w14:textId="77777777" w:rsidR="00A4250F" w:rsidRPr="00A4250F" w:rsidRDefault="00A4250F" w:rsidP="00A4250F">
            <w:pPr>
              <w:pStyle w:val="TAC"/>
              <w:rPr>
                <w:sz w:val="20"/>
                <w:highlight w:val="yellow"/>
                <w:lang w:eastAsia="zh-CN"/>
              </w:rPr>
            </w:pPr>
            <w:r w:rsidRPr="00A4250F">
              <w:rPr>
                <w:highlight w:val="yellow"/>
                <w:lang w:eastAsia="zh-CN"/>
              </w:rPr>
              <w:t>20</w:t>
            </w:r>
          </w:p>
        </w:tc>
        <w:tc>
          <w:tcPr>
            <w:tcW w:w="1890" w:type="dxa"/>
          </w:tcPr>
          <w:p w14:paraId="1D37DB8A" w14:textId="2CCBCA34" w:rsidR="00A4250F" w:rsidRPr="00A4250F" w:rsidRDefault="00A4250F" w:rsidP="00A4250F">
            <w:pPr>
              <w:pStyle w:val="TAC"/>
              <w:rPr>
                <w:sz w:val="20"/>
                <w:highlight w:val="yellow"/>
                <w:lang w:eastAsia="zh-CN"/>
              </w:rPr>
            </w:pPr>
            <w:r w:rsidRPr="00A4250F">
              <w:rPr>
                <w:highlight w:val="yellow"/>
              </w:rPr>
              <w:t>TBD</w:t>
            </w:r>
          </w:p>
        </w:tc>
        <w:tc>
          <w:tcPr>
            <w:tcW w:w="1890" w:type="dxa"/>
          </w:tcPr>
          <w:p w14:paraId="02EE0A63" w14:textId="7FF09FBF" w:rsidR="00A4250F" w:rsidRPr="00A4250F" w:rsidRDefault="00A4250F" w:rsidP="00A4250F">
            <w:pPr>
              <w:pStyle w:val="TAC"/>
              <w:rPr>
                <w:sz w:val="20"/>
                <w:highlight w:val="yellow"/>
                <w:lang w:eastAsia="zh-CN"/>
              </w:rPr>
            </w:pPr>
            <w:r w:rsidRPr="00A4250F">
              <w:rPr>
                <w:highlight w:val="yellow"/>
              </w:rPr>
              <w:t>TBD</w:t>
            </w:r>
          </w:p>
        </w:tc>
      </w:tr>
      <w:tr w:rsidR="00A4250F" w:rsidRPr="00A4250F" w14:paraId="759BB4EB" w14:textId="77777777" w:rsidTr="00AB7300">
        <w:trPr>
          <w:jc w:val="center"/>
        </w:trPr>
        <w:tc>
          <w:tcPr>
            <w:tcW w:w="1705" w:type="dxa"/>
            <w:vAlign w:val="center"/>
          </w:tcPr>
          <w:p w14:paraId="0C4BEDC1" w14:textId="77777777" w:rsidR="00A4250F" w:rsidRPr="00A4250F" w:rsidRDefault="00A4250F" w:rsidP="00A4250F">
            <w:pPr>
              <w:pStyle w:val="TAC"/>
              <w:rPr>
                <w:sz w:val="20"/>
                <w:highlight w:val="yellow"/>
                <w:lang w:eastAsia="zh-CN"/>
              </w:rPr>
            </w:pPr>
            <w:r w:rsidRPr="00A4250F">
              <w:rPr>
                <w:highlight w:val="yellow"/>
                <w:lang w:eastAsia="zh-CN"/>
              </w:rPr>
              <w:t>21</w:t>
            </w:r>
          </w:p>
        </w:tc>
        <w:tc>
          <w:tcPr>
            <w:tcW w:w="1890" w:type="dxa"/>
          </w:tcPr>
          <w:p w14:paraId="57ECAB65" w14:textId="57FEA749" w:rsidR="00A4250F" w:rsidRPr="00A4250F" w:rsidRDefault="00A4250F" w:rsidP="00A4250F">
            <w:pPr>
              <w:pStyle w:val="TAC"/>
              <w:rPr>
                <w:sz w:val="20"/>
                <w:highlight w:val="yellow"/>
                <w:lang w:eastAsia="zh-CN"/>
              </w:rPr>
            </w:pPr>
            <w:r w:rsidRPr="00A4250F">
              <w:rPr>
                <w:highlight w:val="yellow"/>
              </w:rPr>
              <w:t>TBD</w:t>
            </w:r>
          </w:p>
        </w:tc>
        <w:tc>
          <w:tcPr>
            <w:tcW w:w="1890" w:type="dxa"/>
          </w:tcPr>
          <w:p w14:paraId="2D7827CD" w14:textId="63065730" w:rsidR="00A4250F" w:rsidRPr="00A4250F" w:rsidRDefault="00A4250F" w:rsidP="00A4250F">
            <w:pPr>
              <w:pStyle w:val="TAC"/>
              <w:rPr>
                <w:sz w:val="20"/>
                <w:highlight w:val="yellow"/>
                <w:lang w:eastAsia="zh-CN"/>
              </w:rPr>
            </w:pPr>
            <w:r w:rsidRPr="00A4250F">
              <w:rPr>
                <w:highlight w:val="yellow"/>
              </w:rPr>
              <w:t>TBD</w:t>
            </w:r>
          </w:p>
        </w:tc>
      </w:tr>
      <w:tr w:rsidR="00A4250F" w:rsidRPr="00A4250F" w14:paraId="15D68756" w14:textId="77777777" w:rsidTr="00AB7300">
        <w:trPr>
          <w:jc w:val="center"/>
        </w:trPr>
        <w:tc>
          <w:tcPr>
            <w:tcW w:w="1705" w:type="dxa"/>
            <w:vAlign w:val="center"/>
          </w:tcPr>
          <w:p w14:paraId="71788637" w14:textId="77777777" w:rsidR="00A4250F" w:rsidRPr="00A4250F" w:rsidRDefault="00A4250F" w:rsidP="00A4250F">
            <w:pPr>
              <w:pStyle w:val="TAC"/>
              <w:rPr>
                <w:sz w:val="20"/>
                <w:highlight w:val="yellow"/>
                <w:lang w:eastAsia="zh-CN"/>
              </w:rPr>
            </w:pPr>
            <w:r w:rsidRPr="00A4250F">
              <w:rPr>
                <w:highlight w:val="yellow"/>
                <w:lang w:eastAsia="zh-CN"/>
              </w:rPr>
              <w:t>22</w:t>
            </w:r>
          </w:p>
        </w:tc>
        <w:tc>
          <w:tcPr>
            <w:tcW w:w="1890" w:type="dxa"/>
          </w:tcPr>
          <w:p w14:paraId="37C1ED15" w14:textId="2E2D629E" w:rsidR="00A4250F" w:rsidRPr="00A4250F" w:rsidRDefault="00A4250F" w:rsidP="00A4250F">
            <w:pPr>
              <w:pStyle w:val="TAC"/>
              <w:rPr>
                <w:sz w:val="20"/>
                <w:highlight w:val="yellow"/>
                <w:lang w:eastAsia="zh-CN"/>
              </w:rPr>
            </w:pPr>
            <w:r w:rsidRPr="00A4250F">
              <w:rPr>
                <w:highlight w:val="yellow"/>
              </w:rPr>
              <w:t>TBD</w:t>
            </w:r>
          </w:p>
        </w:tc>
        <w:tc>
          <w:tcPr>
            <w:tcW w:w="1890" w:type="dxa"/>
          </w:tcPr>
          <w:p w14:paraId="25B11745" w14:textId="43BAD202" w:rsidR="00A4250F" w:rsidRPr="00A4250F" w:rsidRDefault="00A4250F" w:rsidP="00A4250F">
            <w:pPr>
              <w:pStyle w:val="TAC"/>
              <w:rPr>
                <w:sz w:val="20"/>
                <w:highlight w:val="yellow"/>
                <w:lang w:eastAsia="zh-CN"/>
              </w:rPr>
            </w:pPr>
            <w:r w:rsidRPr="00A4250F">
              <w:rPr>
                <w:highlight w:val="yellow"/>
              </w:rPr>
              <w:t>TBD</w:t>
            </w:r>
          </w:p>
        </w:tc>
      </w:tr>
      <w:tr w:rsidR="00A4250F" w:rsidRPr="00A4250F" w14:paraId="63738D98" w14:textId="77777777" w:rsidTr="00AB7300">
        <w:trPr>
          <w:jc w:val="center"/>
        </w:trPr>
        <w:tc>
          <w:tcPr>
            <w:tcW w:w="1705" w:type="dxa"/>
            <w:vAlign w:val="center"/>
          </w:tcPr>
          <w:p w14:paraId="6212BCD7" w14:textId="77777777" w:rsidR="00A4250F" w:rsidRPr="00A4250F" w:rsidRDefault="00A4250F" w:rsidP="00A4250F">
            <w:pPr>
              <w:pStyle w:val="TAC"/>
              <w:rPr>
                <w:sz w:val="20"/>
                <w:highlight w:val="yellow"/>
                <w:lang w:eastAsia="zh-CN"/>
              </w:rPr>
            </w:pPr>
            <w:r w:rsidRPr="00A4250F">
              <w:rPr>
                <w:highlight w:val="yellow"/>
                <w:lang w:eastAsia="zh-CN"/>
              </w:rPr>
              <w:t>23</w:t>
            </w:r>
          </w:p>
        </w:tc>
        <w:tc>
          <w:tcPr>
            <w:tcW w:w="1890" w:type="dxa"/>
          </w:tcPr>
          <w:p w14:paraId="03E372B4" w14:textId="43611E58" w:rsidR="00A4250F" w:rsidRPr="00A4250F" w:rsidRDefault="00A4250F" w:rsidP="00A4250F">
            <w:pPr>
              <w:pStyle w:val="TAC"/>
              <w:rPr>
                <w:sz w:val="20"/>
                <w:highlight w:val="yellow"/>
                <w:lang w:eastAsia="zh-CN"/>
              </w:rPr>
            </w:pPr>
            <w:r w:rsidRPr="00A4250F">
              <w:rPr>
                <w:highlight w:val="yellow"/>
              </w:rPr>
              <w:t>TBD</w:t>
            </w:r>
          </w:p>
        </w:tc>
        <w:tc>
          <w:tcPr>
            <w:tcW w:w="1890" w:type="dxa"/>
          </w:tcPr>
          <w:p w14:paraId="47B41AC3" w14:textId="28523E5D" w:rsidR="00A4250F" w:rsidRPr="00A4250F" w:rsidRDefault="00A4250F" w:rsidP="00A4250F">
            <w:pPr>
              <w:pStyle w:val="TAC"/>
              <w:rPr>
                <w:sz w:val="20"/>
                <w:highlight w:val="yellow"/>
                <w:lang w:eastAsia="zh-CN"/>
              </w:rPr>
            </w:pPr>
            <w:r w:rsidRPr="00A4250F">
              <w:rPr>
                <w:highlight w:val="yellow"/>
              </w:rPr>
              <w:t>TBD</w:t>
            </w:r>
          </w:p>
        </w:tc>
      </w:tr>
      <w:tr w:rsidR="00A4250F" w:rsidRPr="00A4250F" w14:paraId="1D89BFAA" w14:textId="77777777" w:rsidTr="00AB7300">
        <w:trPr>
          <w:jc w:val="center"/>
        </w:trPr>
        <w:tc>
          <w:tcPr>
            <w:tcW w:w="1705" w:type="dxa"/>
            <w:vAlign w:val="center"/>
          </w:tcPr>
          <w:p w14:paraId="630BE97E" w14:textId="1A43AF0B" w:rsidR="00A4250F" w:rsidRPr="00A4250F" w:rsidRDefault="00A4250F" w:rsidP="00A4250F">
            <w:pPr>
              <w:pStyle w:val="TAC"/>
              <w:rPr>
                <w:sz w:val="20"/>
                <w:highlight w:val="yellow"/>
                <w:lang w:eastAsia="zh-CN"/>
              </w:rPr>
            </w:pPr>
            <w:r w:rsidRPr="00A4250F">
              <w:rPr>
                <w:highlight w:val="yellow"/>
                <w:lang w:eastAsia="zh-CN"/>
              </w:rPr>
              <w:t>[24]</w:t>
            </w:r>
          </w:p>
        </w:tc>
        <w:tc>
          <w:tcPr>
            <w:tcW w:w="1890" w:type="dxa"/>
          </w:tcPr>
          <w:p w14:paraId="5B09687B" w14:textId="4AC5A7BF" w:rsidR="00A4250F" w:rsidRPr="00A4250F" w:rsidRDefault="00A4250F" w:rsidP="00A4250F">
            <w:pPr>
              <w:pStyle w:val="TAC"/>
              <w:rPr>
                <w:sz w:val="20"/>
                <w:highlight w:val="yellow"/>
                <w:lang w:eastAsia="zh-CN"/>
              </w:rPr>
            </w:pPr>
            <w:r w:rsidRPr="00A4250F">
              <w:rPr>
                <w:highlight w:val="yellow"/>
              </w:rPr>
              <w:t>TBD</w:t>
            </w:r>
          </w:p>
        </w:tc>
        <w:tc>
          <w:tcPr>
            <w:tcW w:w="1890" w:type="dxa"/>
          </w:tcPr>
          <w:p w14:paraId="12FA0B21" w14:textId="0BB330FB" w:rsidR="00A4250F" w:rsidRPr="00A4250F" w:rsidRDefault="00A4250F" w:rsidP="00A4250F">
            <w:pPr>
              <w:pStyle w:val="TAC"/>
              <w:rPr>
                <w:sz w:val="20"/>
                <w:highlight w:val="yellow"/>
                <w:lang w:eastAsia="zh-CN"/>
              </w:rPr>
            </w:pPr>
            <w:r w:rsidRPr="00A4250F">
              <w:rPr>
                <w:highlight w:val="yellow"/>
              </w:rPr>
              <w:t>TBD</w:t>
            </w:r>
          </w:p>
        </w:tc>
      </w:tr>
      <w:tr w:rsidR="00A4250F" w:rsidRPr="00A4250F" w14:paraId="7750D7CB" w14:textId="77777777" w:rsidTr="00AB7300">
        <w:trPr>
          <w:jc w:val="center"/>
        </w:trPr>
        <w:tc>
          <w:tcPr>
            <w:tcW w:w="1705" w:type="dxa"/>
            <w:vAlign w:val="center"/>
          </w:tcPr>
          <w:p w14:paraId="488AABF5" w14:textId="28869A24" w:rsidR="00A4250F" w:rsidRPr="00A4250F" w:rsidRDefault="00A4250F" w:rsidP="00A4250F">
            <w:pPr>
              <w:pStyle w:val="TAC"/>
              <w:rPr>
                <w:sz w:val="20"/>
                <w:highlight w:val="yellow"/>
                <w:lang w:eastAsia="zh-CN"/>
              </w:rPr>
            </w:pPr>
            <w:r w:rsidRPr="00A4250F">
              <w:rPr>
                <w:highlight w:val="yellow"/>
                <w:lang w:eastAsia="zh-CN"/>
              </w:rPr>
              <w:t>[25]</w:t>
            </w:r>
          </w:p>
        </w:tc>
        <w:tc>
          <w:tcPr>
            <w:tcW w:w="1890" w:type="dxa"/>
          </w:tcPr>
          <w:p w14:paraId="0AF3AF9F" w14:textId="5A7823AC" w:rsidR="00A4250F" w:rsidRPr="00A4250F" w:rsidRDefault="00A4250F" w:rsidP="00A4250F">
            <w:pPr>
              <w:pStyle w:val="TAC"/>
              <w:rPr>
                <w:sz w:val="20"/>
                <w:highlight w:val="yellow"/>
                <w:lang w:eastAsia="zh-CN"/>
              </w:rPr>
            </w:pPr>
            <w:r w:rsidRPr="00A4250F">
              <w:rPr>
                <w:highlight w:val="yellow"/>
              </w:rPr>
              <w:t>TBD</w:t>
            </w:r>
          </w:p>
        </w:tc>
        <w:tc>
          <w:tcPr>
            <w:tcW w:w="1890" w:type="dxa"/>
          </w:tcPr>
          <w:p w14:paraId="41A52387" w14:textId="3C8AFACB" w:rsidR="00A4250F" w:rsidRPr="00A4250F" w:rsidRDefault="00A4250F" w:rsidP="00A4250F">
            <w:pPr>
              <w:pStyle w:val="TAC"/>
              <w:rPr>
                <w:sz w:val="20"/>
                <w:highlight w:val="yellow"/>
                <w:lang w:eastAsia="zh-CN"/>
              </w:rPr>
            </w:pPr>
            <w:r w:rsidRPr="00A4250F">
              <w:rPr>
                <w:highlight w:val="yellow"/>
              </w:rPr>
              <w:t>TBD</w:t>
            </w:r>
          </w:p>
        </w:tc>
      </w:tr>
      <w:tr w:rsidR="00A4250F" w:rsidRPr="00A4250F" w14:paraId="34C1BDA3" w14:textId="77777777" w:rsidTr="00AB7300">
        <w:trPr>
          <w:jc w:val="center"/>
        </w:trPr>
        <w:tc>
          <w:tcPr>
            <w:tcW w:w="1705" w:type="dxa"/>
            <w:vAlign w:val="center"/>
          </w:tcPr>
          <w:p w14:paraId="73737A35" w14:textId="6BD9D8E6" w:rsidR="00A4250F" w:rsidRPr="00A4250F" w:rsidRDefault="00A4250F" w:rsidP="00A4250F">
            <w:pPr>
              <w:pStyle w:val="TAC"/>
              <w:rPr>
                <w:sz w:val="20"/>
                <w:highlight w:val="yellow"/>
                <w:lang w:eastAsia="zh-CN"/>
              </w:rPr>
            </w:pPr>
            <w:r w:rsidRPr="00A4250F">
              <w:rPr>
                <w:highlight w:val="yellow"/>
                <w:lang w:eastAsia="zh-CN"/>
              </w:rPr>
              <w:t>[26]</w:t>
            </w:r>
          </w:p>
        </w:tc>
        <w:tc>
          <w:tcPr>
            <w:tcW w:w="1890" w:type="dxa"/>
          </w:tcPr>
          <w:p w14:paraId="30244003" w14:textId="0F3EEC76" w:rsidR="00A4250F" w:rsidRPr="00A4250F" w:rsidRDefault="00A4250F" w:rsidP="00A4250F">
            <w:pPr>
              <w:pStyle w:val="TAC"/>
              <w:rPr>
                <w:sz w:val="20"/>
                <w:highlight w:val="yellow"/>
                <w:lang w:eastAsia="zh-CN"/>
              </w:rPr>
            </w:pPr>
            <w:r w:rsidRPr="00A4250F">
              <w:rPr>
                <w:highlight w:val="yellow"/>
              </w:rPr>
              <w:t>TBD</w:t>
            </w:r>
          </w:p>
        </w:tc>
        <w:tc>
          <w:tcPr>
            <w:tcW w:w="1890" w:type="dxa"/>
          </w:tcPr>
          <w:p w14:paraId="79B87732" w14:textId="10032495" w:rsidR="00A4250F" w:rsidRPr="00A4250F" w:rsidRDefault="00A4250F" w:rsidP="00A4250F">
            <w:pPr>
              <w:pStyle w:val="TAC"/>
              <w:rPr>
                <w:sz w:val="20"/>
                <w:highlight w:val="yellow"/>
                <w:lang w:eastAsia="zh-CN"/>
              </w:rPr>
            </w:pPr>
            <w:r w:rsidRPr="00A4250F">
              <w:rPr>
                <w:highlight w:val="yellow"/>
              </w:rPr>
              <w:t>TBD</w:t>
            </w:r>
          </w:p>
        </w:tc>
      </w:tr>
      <w:tr w:rsidR="00A4250F" w:rsidRPr="00A4250F" w14:paraId="48A16A8C" w14:textId="77777777" w:rsidTr="00AB7300">
        <w:trPr>
          <w:jc w:val="center"/>
        </w:trPr>
        <w:tc>
          <w:tcPr>
            <w:tcW w:w="1705" w:type="dxa"/>
            <w:vAlign w:val="center"/>
          </w:tcPr>
          <w:p w14:paraId="0794F574" w14:textId="02732C07" w:rsidR="00A4250F" w:rsidRPr="00A4250F" w:rsidRDefault="00A4250F" w:rsidP="00A4250F">
            <w:pPr>
              <w:pStyle w:val="TAC"/>
              <w:rPr>
                <w:sz w:val="20"/>
                <w:highlight w:val="yellow"/>
                <w:lang w:eastAsia="zh-CN"/>
              </w:rPr>
            </w:pPr>
            <w:r w:rsidRPr="00A4250F">
              <w:rPr>
                <w:highlight w:val="yellow"/>
                <w:lang w:eastAsia="zh-CN"/>
              </w:rPr>
              <w:t>[27]</w:t>
            </w:r>
          </w:p>
        </w:tc>
        <w:tc>
          <w:tcPr>
            <w:tcW w:w="1890" w:type="dxa"/>
          </w:tcPr>
          <w:p w14:paraId="78991171" w14:textId="773EF40E" w:rsidR="00A4250F" w:rsidRPr="00A4250F" w:rsidRDefault="00A4250F" w:rsidP="00A4250F">
            <w:pPr>
              <w:pStyle w:val="TAC"/>
              <w:rPr>
                <w:sz w:val="20"/>
                <w:highlight w:val="yellow"/>
                <w:lang w:eastAsia="zh-CN"/>
              </w:rPr>
            </w:pPr>
            <w:r w:rsidRPr="00A4250F">
              <w:rPr>
                <w:highlight w:val="yellow"/>
              </w:rPr>
              <w:t>TBD</w:t>
            </w:r>
          </w:p>
        </w:tc>
        <w:tc>
          <w:tcPr>
            <w:tcW w:w="1890" w:type="dxa"/>
          </w:tcPr>
          <w:p w14:paraId="233F25FF" w14:textId="69072595" w:rsidR="00A4250F" w:rsidRPr="00A4250F" w:rsidRDefault="00A4250F" w:rsidP="00A4250F">
            <w:pPr>
              <w:pStyle w:val="TAC"/>
              <w:rPr>
                <w:sz w:val="20"/>
                <w:highlight w:val="yellow"/>
                <w:lang w:eastAsia="zh-CN"/>
              </w:rPr>
            </w:pPr>
            <w:r w:rsidRPr="00A4250F">
              <w:rPr>
                <w:highlight w:val="yellow"/>
              </w:rPr>
              <w:t>TBD</w:t>
            </w:r>
          </w:p>
        </w:tc>
      </w:tr>
      <w:tr w:rsidR="00A4250F" w:rsidRPr="00C25669" w14:paraId="4515B51F" w14:textId="77777777" w:rsidTr="00AB7300">
        <w:trPr>
          <w:jc w:val="center"/>
        </w:trPr>
        <w:tc>
          <w:tcPr>
            <w:tcW w:w="5485" w:type="dxa"/>
            <w:gridSpan w:val="3"/>
            <w:vAlign w:val="center"/>
          </w:tcPr>
          <w:p w14:paraId="73815E90" w14:textId="77777777" w:rsidR="00A4250F" w:rsidRPr="00C25669" w:rsidRDefault="00A4250F" w:rsidP="00AB7300">
            <w:pPr>
              <w:pStyle w:val="TAN"/>
              <w:rPr>
                <w:sz w:val="20"/>
                <w:lang w:eastAsia="zh-CN"/>
              </w:rPr>
            </w:pPr>
            <w:r w:rsidRPr="00A4250F">
              <w:rPr>
                <w:highlight w:val="yellow"/>
                <w:lang w:eastAsia="zh-CN"/>
              </w:rPr>
              <w:t>Note 1:</w:t>
            </w:r>
            <w:r w:rsidRPr="00A4250F">
              <w:rPr>
                <w:highlight w:val="yellow"/>
                <w:lang w:eastAsia="zh-CN"/>
              </w:rPr>
              <w:tab/>
              <w:t>MCS Index is based on MCS index Table 1 defined in clause 5.1.3.1 of TS 38.214 [12].</w:t>
            </w:r>
          </w:p>
        </w:tc>
      </w:tr>
    </w:tbl>
    <w:p w14:paraId="6242D030" w14:textId="6DB316A5" w:rsidR="00927D72" w:rsidRDefault="00927D72">
      <w:pPr>
        <w:rPr>
          <w:noProof/>
        </w:rPr>
      </w:pPr>
    </w:p>
    <w:p w14:paraId="0A78BC7E" w14:textId="54E3EDB0" w:rsidR="00A4250F" w:rsidRDefault="00A4250F">
      <w:pPr>
        <w:rPr>
          <w:noProof/>
        </w:rPr>
      </w:pPr>
    </w:p>
    <w:p w14:paraId="54119168" w14:textId="77777777" w:rsidR="00490809" w:rsidRDefault="00490809" w:rsidP="00490809">
      <w:r>
        <w:rPr>
          <w:highlight w:val="yellow"/>
        </w:rPr>
        <w:t>------------------------------------------------------------ End of change 1 ------------------------------------------------------------</w:t>
      </w:r>
    </w:p>
    <w:p w14:paraId="47225074" w14:textId="65FB4BA7" w:rsidR="00A4250F" w:rsidRDefault="00A4250F">
      <w:pPr>
        <w:rPr>
          <w:noProof/>
        </w:rPr>
      </w:pPr>
    </w:p>
    <w:p w14:paraId="168DB2E1" w14:textId="551423C0" w:rsidR="00927D72" w:rsidRDefault="00927D72">
      <w:pPr>
        <w:rPr>
          <w:noProof/>
        </w:rPr>
      </w:pPr>
    </w:p>
    <w:p w14:paraId="00AC5791" w14:textId="77777777" w:rsidR="00927D72" w:rsidRDefault="00927D72">
      <w:pPr>
        <w:rPr>
          <w:noProof/>
        </w:rPr>
      </w:pPr>
    </w:p>
    <w:sectPr w:rsidR="00927D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1296" w14:textId="77777777" w:rsidR="00444829" w:rsidRDefault="00444829">
      <w:r>
        <w:separator/>
      </w:r>
    </w:p>
  </w:endnote>
  <w:endnote w:type="continuationSeparator" w:id="0">
    <w:p w14:paraId="2A04DD7A" w14:textId="77777777" w:rsidR="00444829" w:rsidRDefault="0044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11D9" w14:textId="77777777" w:rsidR="00444829" w:rsidRDefault="00444829">
      <w:r>
        <w:separator/>
      </w:r>
    </w:p>
  </w:footnote>
  <w:footnote w:type="continuationSeparator" w:id="0">
    <w:p w14:paraId="760F80BD" w14:textId="77777777" w:rsidR="00444829" w:rsidRDefault="00444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4E9B"/>
    <w:multiLevelType w:val="hybridMultilevel"/>
    <w:tmpl w:val="1C7E7F6E"/>
    <w:lvl w:ilvl="0" w:tplc="9A9E1D86">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E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A8D"/>
    <w:rsid w:val="002B5741"/>
    <w:rsid w:val="002E472E"/>
    <w:rsid w:val="00305409"/>
    <w:rsid w:val="00352DF1"/>
    <w:rsid w:val="003609EF"/>
    <w:rsid w:val="0036231A"/>
    <w:rsid w:val="00374DD4"/>
    <w:rsid w:val="003E1A36"/>
    <w:rsid w:val="00410371"/>
    <w:rsid w:val="004242F1"/>
    <w:rsid w:val="00437F7F"/>
    <w:rsid w:val="00444829"/>
    <w:rsid w:val="00490809"/>
    <w:rsid w:val="004B75B7"/>
    <w:rsid w:val="005141D9"/>
    <w:rsid w:val="0051580D"/>
    <w:rsid w:val="00547111"/>
    <w:rsid w:val="00592D74"/>
    <w:rsid w:val="005E2C44"/>
    <w:rsid w:val="00621188"/>
    <w:rsid w:val="006257ED"/>
    <w:rsid w:val="00653DE4"/>
    <w:rsid w:val="00665C47"/>
    <w:rsid w:val="0069404E"/>
    <w:rsid w:val="00695808"/>
    <w:rsid w:val="006B46FB"/>
    <w:rsid w:val="006E21FB"/>
    <w:rsid w:val="00741D0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D72"/>
    <w:rsid w:val="00941E30"/>
    <w:rsid w:val="00970409"/>
    <w:rsid w:val="009777D9"/>
    <w:rsid w:val="00991B88"/>
    <w:rsid w:val="009A5753"/>
    <w:rsid w:val="009A579D"/>
    <w:rsid w:val="009E3297"/>
    <w:rsid w:val="009F734F"/>
    <w:rsid w:val="00A246B6"/>
    <w:rsid w:val="00A4250F"/>
    <w:rsid w:val="00A446E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67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41D0D"/>
    <w:rPr>
      <w:rFonts w:ascii="Arial" w:hAnsi="Arial"/>
      <w:lang w:val="en-GB" w:eastAsia="en-US"/>
    </w:rPr>
  </w:style>
  <w:style w:type="table" w:styleId="TableGrid">
    <w:name w:val="Table Grid"/>
    <w:aliases w:val="TableGrid"/>
    <w:basedOn w:val="TableNormal"/>
    <w:qFormat/>
    <w:rsid w:val="00927D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27D72"/>
    <w:rPr>
      <w:rFonts w:ascii="Arial" w:hAnsi="Arial"/>
      <w:sz w:val="18"/>
      <w:lang w:val="en-GB" w:eastAsia="en-US"/>
    </w:rPr>
  </w:style>
  <w:style w:type="character" w:customStyle="1" w:styleId="TACChar">
    <w:name w:val="TAC Char"/>
    <w:link w:val="TAC"/>
    <w:qFormat/>
    <w:rsid w:val="00927D72"/>
    <w:rPr>
      <w:rFonts w:ascii="Arial" w:hAnsi="Arial"/>
      <w:sz w:val="18"/>
      <w:lang w:val="en-GB" w:eastAsia="en-US"/>
    </w:rPr>
  </w:style>
  <w:style w:type="character" w:customStyle="1" w:styleId="TAHCar">
    <w:name w:val="TAH Car"/>
    <w:link w:val="TAH"/>
    <w:qFormat/>
    <w:rsid w:val="00927D72"/>
    <w:rPr>
      <w:rFonts w:ascii="Arial" w:hAnsi="Arial"/>
      <w:b/>
      <w:sz w:val="18"/>
      <w:lang w:val="en-GB" w:eastAsia="en-US"/>
    </w:rPr>
  </w:style>
  <w:style w:type="character" w:customStyle="1" w:styleId="THChar">
    <w:name w:val="TH Char"/>
    <w:link w:val="TH"/>
    <w:qFormat/>
    <w:rsid w:val="00927D72"/>
    <w:rPr>
      <w:rFonts w:ascii="Arial" w:hAnsi="Arial"/>
      <w:b/>
      <w:lang w:val="en-GB" w:eastAsia="en-US"/>
    </w:rPr>
  </w:style>
  <w:style w:type="character" w:customStyle="1" w:styleId="EQChar">
    <w:name w:val="EQ Char"/>
    <w:link w:val="EQ"/>
    <w:qFormat/>
    <w:locked/>
    <w:rsid w:val="00927D72"/>
    <w:rPr>
      <w:rFonts w:ascii="Times New Roman" w:hAnsi="Times New Roman"/>
      <w:noProof/>
      <w:lang w:val="en-GB" w:eastAsia="en-US"/>
    </w:rPr>
  </w:style>
  <w:style w:type="character" w:customStyle="1" w:styleId="TANChar">
    <w:name w:val="TAN Char"/>
    <w:link w:val="TAN"/>
    <w:qFormat/>
    <w:rsid w:val="00927D72"/>
    <w:rPr>
      <w:rFonts w:ascii="Arial" w:hAnsi="Arial"/>
      <w:sz w:val="18"/>
      <w:lang w:val="en-GB" w:eastAsia="en-US"/>
    </w:rPr>
  </w:style>
  <w:style w:type="character" w:customStyle="1" w:styleId="B1Char">
    <w:name w:val="B1 Char"/>
    <w:link w:val="B1"/>
    <w:qFormat/>
    <w:rsid w:val="00927D72"/>
    <w:rPr>
      <w:rFonts w:ascii="Times New Roman" w:hAnsi="Times New Roman"/>
      <w:lang w:val="en-GB" w:eastAsia="en-US"/>
    </w:rPr>
  </w:style>
  <w:style w:type="character" w:customStyle="1" w:styleId="B2Char">
    <w:name w:val="B2 Char"/>
    <w:link w:val="B2"/>
    <w:qFormat/>
    <w:rsid w:val="00927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16760">
      <w:bodyDiv w:val="1"/>
      <w:marLeft w:val="0"/>
      <w:marRight w:val="0"/>
      <w:marTop w:val="0"/>
      <w:marBottom w:val="0"/>
      <w:divBdr>
        <w:top w:val="none" w:sz="0" w:space="0" w:color="auto"/>
        <w:left w:val="none" w:sz="0" w:space="0" w:color="auto"/>
        <w:bottom w:val="none" w:sz="0" w:space="0" w:color="auto"/>
        <w:right w:val="none" w:sz="0" w:space="0" w:color="auto"/>
      </w:divBdr>
    </w:div>
    <w:div w:id="522286732">
      <w:bodyDiv w:val="1"/>
      <w:marLeft w:val="0"/>
      <w:marRight w:val="0"/>
      <w:marTop w:val="0"/>
      <w:marBottom w:val="0"/>
      <w:divBdr>
        <w:top w:val="none" w:sz="0" w:space="0" w:color="auto"/>
        <w:left w:val="none" w:sz="0" w:space="0" w:color="auto"/>
        <w:bottom w:val="none" w:sz="0" w:space="0" w:color="auto"/>
        <w:right w:val="none" w:sz="0" w:space="0" w:color="auto"/>
      </w:divBdr>
    </w:div>
    <w:div w:id="163691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2024</Words>
  <Characters>11538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17</cp:revision>
  <cp:lastPrinted>1899-12-31T23:00:00Z</cp:lastPrinted>
  <dcterms:created xsi:type="dcterms:W3CDTF">2020-02-03T08:32:00Z</dcterms:created>
  <dcterms:modified xsi:type="dcterms:W3CDTF">2022-09-30T08:10:00Z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